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6EF66" w14:textId="77777777" w:rsidR="004B2F11" w:rsidRDefault="004B2F11" w:rsidP="004B2F11">
      <w:pPr>
        <w:spacing w:line="240" w:lineRule="atLeast"/>
        <w:rPr>
          <w:b/>
          <w:sz w:val="40"/>
          <w:szCs w:val="40"/>
        </w:rPr>
      </w:pPr>
    </w:p>
    <w:p w14:paraId="15953371" w14:textId="77777777" w:rsidR="004B2F11" w:rsidRDefault="004B2F11" w:rsidP="004B2F11">
      <w:pPr>
        <w:spacing w:line="240" w:lineRule="atLeast"/>
        <w:rPr>
          <w:b/>
          <w:sz w:val="40"/>
          <w:szCs w:val="40"/>
        </w:rPr>
      </w:pPr>
    </w:p>
    <w:p w14:paraId="02B9BAD4" w14:textId="77777777" w:rsidR="004B2F11" w:rsidRDefault="004B2F11" w:rsidP="004B2F11">
      <w:pPr>
        <w:spacing w:line="240" w:lineRule="atLeast"/>
        <w:rPr>
          <w:b/>
          <w:sz w:val="40"/>
          <w:szCs w:val="40"/>
        </w:rPr>
      </w:pPr>
    </w:p>
    <w:p w14:paraId="1C16F722" w14:textId="77777777" w:rsidR="004B2F11" w:rsidRDefault="004B2F11" w:rsidP="004B2F11">
      <w:pPr>
        <w:spacing w:line="240" w:lineRule="atLeast"/>
        <w:rPr>
          <w:b/>
          <w:sz w:val="40"/>
          <w:szCs w:val="40"/>
        </w:rPr>
      </w:pPr>
    </w:p>
    <w:p w14:paraId="601145B8" w14:textId="77777777" w:rsidR="004B2F11" w:rsidRDefault="004B2F11" w:rsidP="004B2F11">
      <w:pPr>
        <w:spacing w:line="240" w:lineRule="atLeast"/>
        <w:rPr>
          <w:b/>
          <w:sz w:val="40"/>
          <w:szCs w:val="40"/>
        </w:rPr>
      </w:pPr>
    </w:p>
    <w:p w14:paraId="263DFC1F" w14:textId="77777777" w:rsidR="004B2F11" w:rsidRDefault="004B2F11" w:rsidP="004B2F11">
      <w:pPr>
        <w:spacing w:line="240" w:lineRule="atLeast"/>
        <w:rPr>
          <w:b/>
          <w:sz w:val="40"/>
          <w:szCs w:val="40"/>
        </w:rPr>
      </w:pPr>
    </w:p>
    <w:p w14:paraId="70FDA1A9" w14:textId="11AC9E34" w:rsidR="004B2F11" w:rsidRDefault="004B2F11" w:rsidP="004B2F11">
      <w:pPr>
        <w:spacing w:line="240" w:lineRule="atLeast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СВЕДЕНИЯ О ГРАНИЦАХ НАСЕЛЕННЫХ ПУНКТОВ (В ТОМ ЧИСЛЕ ГРАНИЦАХ ОБРАЗУЕМЫХ НАСЕЛЕННЫХ ПУНКТОВ), ВХОДЯЩИХ В СОСТАВ ПОСЕЛЕНИЯ</w:t>
      </w:r>
    </w:p>
    <w:p w14:paraId="4D2FB3E7" w14:textId="77777777" w:rsidR="004B2F11" w:rsidRDefault="004B2F11" w:rsidP="004B2F11">
      <w:pPr>
        <w:spacing w:line="240" w:lineRule="atLeast"/>
        <w:jc w:val="center"/>
        <w:rPr>
          <w:rFonts w:eastAsia="Calibri"/>
          <w:b/>
          <w:szCs w:val="28"/>
        </w:rPr>
      </w:pPr>
    </w:p>
    <w:p w14:paraId="3A1577DD" w14:textId="32FDF2D3" w:rsidR="004B2F11" w:rsidRDefault="004B2F11" w:rsidP="004B2F11">
      <w:pPr>
        <w:spacing w:line="240" w:lineRule="atLeast"/>
        <w:jc w:val="center"/>
        <w:rPr>
          <w:rFonts w:eastAsia="Calibri"/>
          <w:b/>
          <w:szCs w:val="28"/>
        </w:rPr>
      </w:pPr>
      <w:r>
        <w:rPr>
          <w:rFonts w:eastAsia="Calibri"/>
          <w:b/>
          <w:szCs w:val="28"/>
        </w:rPr>
        <w:t>ОБЯЗАТЕЛЬНОЕ ПРИЛОЖЕНИЕ К</w:t>
      </w:r>
    </w:p>
    <w:p w14:paraId="64A4360B" w14:textId="77777777" w:rsidR="004B2F11" w:rsidRDefault="004B2F11" w:rsidP="004B2F11">
      <w:pPr>
        <w:spacing w:line="240" w:lineRule="atLeast"/>
        <w:jc w:val="center"/>
        <w:rPr>
          <w:rFonts w:eastAsia="Calibri"/>
          <w:b/>
          <w:szCs w:val="28"/>
        </w:rPr>
      </w:pPr>
      <w:r>
        <w:rPr>
          <w:rFonts w:eastAsia="Calibri"/>
          <w:b/>
          <w:szCs w:val="28"/>
        </w:rPr>
        <w:t>ГЕНЕРАЛЬНОМУ ПЛАН</w:t>
      </w:r>
      <w:bookmarkStart w:id="0" w:name="_Hlk518917839"/>
      <w:r>
        <w:rPr>
          <w:rFonts w:eastAsia="Calibri"/>
          <w:b/>
          <w:szCs w:val="28"/>
        </w:rPr>
        <w:t>У</w:t>
      </w:r>
    </w:p>
    <w:p w14:paraId="0ABA3F42" w14:textId="53596005" w:rsidR="004B2F11" w:rsidRDefault="004B2F11" w:rsidP="004B2F11">
      <w:pPr>
        <w:spacing w:line="240" w:lineRule="atLeast"/>
        <w:jc w:val="center"/>
        <w:rPr>
          <w:rFonts w:eastAsia="Calibri"/>
          <w:b/>
          <w:szCs w:val="28"/>
        </w:rPr>
      </w:pPr>
      <w:r>
        <w:rPr>
          <w:rFonts w:eastAsia="Calibri"/>
          <w:b/>
          <w:szCs w:val="28"/>
        </w:rPr>
        <w:t>МУНИЦИПАЛЬНОГО ОБРАЗОВАНИЯ</w:t>
      </w:r>
      <w:bookmarkEnd w:id="0"/>
    </w:p>
    <w:p w14:paraId="261972BD" w14:textId="45E8EBB0" w:rsidR="004B2F11" w:rsidRDefault="004B2F11" w:rsidP="004B2F11">
      <w:pPr>
        <w:spacing w:line="240" w:lineRule="atLeast"/>
        <w:jc w:val="center"/>
        <w:rPr>
          <w:rFonts w:eastAsia="Calibri"/>
          <w:b/>
        </w:rPr>
      </w:pPr>
      <w:r w:rsidRPr="002A32BC">
        <w:rPr>
          <w:rFonts w:eastAsia="Calibri"/>
          <w:b/>
        </w:rPr>
        <w:t>КРАСНОКУРГАНСКОЕ СЕЛЬСКОЕ</w:t>
      </w:r>
      <w:r w:rsidRPr="00631C90">
        <w:rPr>
          <w:rFonts w:eastAsia="Calibri"/>
          <w:b/>
        </w:rPr>
        <w:t xml:space="preserve"> ПОСЕЛЕНИЕ МАЛОКАРАЧАЕВСКОГО МУНИЦИПАЛЬНОГО РАЙОНА</w:t>
      </w:r>
    </w:p>
    <w:p w14:paraId="39537322" w14:textId="008C853A" w:rsidR="004B2F11" w:rsidRDefault="004B2F11" w:rsidP="004B2F11">
      <w:pPr>
        <w:spacing w:line="240" w:lineRule="atLeast"/>
        <w:jc w:val="center"/>
        <w:rPr>
          <w:rFonts w:eastAsia="Calibri"/>
          <w:b/>
        </w:rPr>
      </w:pPr>
      <w:r w:rsidRPr="00631C90">
        <w:rPr>
          <w:rFonts w:eastAsia="Calibri"/>
          <w:b/>
        </w:rPr>
        <w:t>КАРАЧАЕВО-ЧЕРКЕССКОЙ РЕСПУБЛИКИ</w:t>
      </w:r>
    </w:p>
    <w:p w14:paraId="29DFBE8A" w14:textId="77777777" w:rsidR="004B2F11" w:rsidRDefault="004B2F11">
      <w:pPr>
        <w:rPr>
          <w:rFonts w:eastAsia="Calibri"/>
          <w:b/>
        </w:rPr>
      </w:pPr>
      <w:r>
        <w:rPr>
          <w:rFonts w:eastAsia="Calibri"/>
          <w:b/>
        </w:rPr>
        <w:br w:type="page"/>
      </w:r>
    </w:p>
    <w:p w14:paraId="6F7542B1" w14:textId="77777777" w:rsidR="004B2F11" w:rsidRPr="00631C90" w:rsidRDefault="004B2F11" w:rsidP="004B2F11">
      <w:pPr>
        <w:spacing w:line="240" w:lineRule="atLeast"/>
        <w:jc w:val="center"/>
        <w:rPr>
          <w:rFonts w:eastAsia="Calibri"/>
          <w:b/>
          <w:szCs w:val="28"/>
        </w:rPr>
      </w:pPr>
    </w:p>
    <w:p w14:paraId="546C7EB0" w14:textId="5174BB37" w:rsidR="004B2F11" w:rsidRDefault="004B2F11">
      <w:pPr>
        <w:rPr>
          <w:rFonts w:eastAsiaTheme="minorHAnsi"/>
          <w:b/>
          <w:sz w:val="28"/>
          <w:szCs w:val="28"/>
          <w:lang w:eastAsia="en-US"/>
        </w:rPr>
      </w:pPr>
    </w:p>
    <w:p w14:paraId="3A49F38A" w14:textId="1CB7DB80" w:rsidR="004B2F11" w:rsidRPr="00631C90" w:rsidRDefault="004B2F11" w:rsidP="004B2F11">
      <w:pPr>
        <w:pStyle w:val="ListParagraph"/>
        <w:numPr>
          <w:ilvl w:val="0"/>
          <w:numId w:val="36"/>
        </w:numPr>
        <w:spacing w:before="0" w:after="0" w:line="240" w:lineRule="atLeast"/>
        <w:ind w:left="709" w:hanging="709"/>
        <w:rPr>
          <w:rFonts w:cs="Times New Roman"/>
          <w:b/>
          <w:szCs w:val="28"/>
        </w:rPr>
      </w:pPr>
      <w:r w:rsidRPr="00631C90">
        <w:rPr>
          <w:rFonts w:cs="Times New Roman"/>
          <w:b/>
          <w:szCs w:val="28"/>
        </w:rPr>
        <w:t xml:space="preserve">Описание местоположения границ населенных пунктов: </w:t>
      </w:r>
      <w:r>
        <w:rPr>
          <w:rFonts w:cs="Times New Roman"/>
          <w:b/>
          <w:szCs w:val="28"/>
        </w:rPr>
        <w:t>посёлок Аксу</w:t>
      </w:r>
    </w:p>
    <w:p w14:paraId="7BB58426" w14:textId="77777777" w:rsidR="00C41846" w:rsidRPr="002E6E74" w:rsidRDefault="00C41846">
      <w:pPr>
        <w:rPr>
          <w:sz w:val="20"/>
          <w:szCs w:val="20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1"/>
        <w:gridCol w:w="1558"/>
        <w:gridCol w:w="1562"/>
        <w:gridCol w:w="2134"/>
        <w:gridCol w:w="1985"/>
        <w:gridCol w:w="1702"/>
      </w:tblGrid>
      <w:tr w:rsidR="009D1607" w:rsidRPr="002E6E74" w14:paraId="59393582" w14:textId="77777777" w:rsidTr="005232A7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14:paraId="7D9BB344" w14:textId="5A33F8CD" w:rsidR="009D1607" w:rsidRPr="002E6E74" w:rsidRDefault="009D1607" w:rsidP="004B2F11">
            <w:pPr>
              <w:pStyle w:val="1"/>
              <w:rPr>
                <w:sz w:val="20"/>
              </w:rPr>
            </w:pPr>
            <w:bookmarkStart w:id="1" w:name="_Hlk200969838"/>
          </w:p>
        </w:tc>
      </w:tr>
      <w:tr w:rsidR="006E1041" w:rsidRPr="002E6E74" w14:paraId="6A64D6F4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14:paraId="7D85AC4C" w14:textId="77777777" w:rsidR="006E1041" w:rsidRPr="002E6E74" w:rsidRDefault="006E1041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14:paraId="0C2FE702" w14:textId="77777777" w:rsidR="006E1041" w:rsidRPr="002E6E74" w:rsidRDefault="006E1041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3120" w:type="dxa"/>
            <w:gridSpan w:val="2"/>
            <w:vAlign w:val="center"/>
          </w:tcPr>
          <w:p w14:paraId="24BDF3E5" w14:textId="77777777" w:rsidR="006E1041" w:rsidRPr="002E6E74" w:rsidRDefault="006E1041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14:paraId="26426C90" w14:textId="77777777" w:rsidR="006E1041" w:rsidRPr="002E6E74" w:rsidRDefault="006E1041" w:rsidP="006E1041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14:paraId="5D4B9804" w14:textId="77777777" w:rsidR="006E1041" w:rsidRPr="002E6E74" w:rsidRDefault="006E1041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14:paraId="3813CB23" w14:textId="77777777" w:rsidR="006E1041" w:rsidRPr="002E6E74" w:rsidRDefault="006E1041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 w:rsidR="003B538E">
              <w:rPr>
                <w:sz w:val="20"/>
              </w:rPr>
              <w:t xml:space="preserve"> </w:t>
            </w:r>
            <w:r w:rsidR="006B54F3" w:rsidRPr="002E6E74">
              <w:rPr>
                <w:sz w:val="20"/>
              </w:rPr>
              <w:t xml:space="preserve">на местности </w:t>
            </w:r>
            <w:r w:rsidR="006B7CAC" w:rsidRPr="002E6E74">
              <w:rPr>
                <w:sz w:val="20"/>
              </w:rPr>
              <w:t>(при наличии)</w:t>
            </w:r>
          </w:p>
        </w:tc>
      </w:tr>
      <w:tr w:rsidR="006E1041" w:rsidRPr="002E6E74" w14:paraId="5F3D46AB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14:paraId="3997354B" w14:textId="77777777" w:rsidR="006E1041" w:rsidRPr="002E6E74" w:rsidRDefault="006E1041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14:paraId="78E4523D" w14:textId="77777777" w:rsidR="006E1041" w:rsidRPr="002E6E74" w:rsidRDefault="006E1041" w:rsidP="005B380A">
            <w:pPr>
              <w:pStyle w:val="Header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14:paraId="6A33DFC0" w14:textId="77777777" w:rsidR="006E1041" w:rsidRPr="002E6E74" w:rsidRDefault="006E1041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14:paraId="631BB0AC" w14:textId="77777777" w:rsidR="006E1041" w:rsidRPr="002E6E74" w:rsidRDefault="006E1041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14:paraId="3855B437" w14:textId="77777777" w:rsidR="006E1041" w:rsidRPr="002E6E74" w:rsidRDefault="006E1041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14:paraId="4AEF73E0" w14:textId="77777777" w:rsidR="006E1041" w:rsidRPr="002E6E74" w:rsidRDefault="006E1041" w:rsidP="00EE1B03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14:paraId="743E6704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14:paraId="4CCCF659" w14:textId="77777777" w:rsidR="006E1041" w:rsidRPr="002E6E74" w:rsidRDefault="006E1041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14:paraId="6E138135" w14:textId="77777777" w:rsidR="006E1041" w:rsidRPr="002E6E74" w:rsidRDefault="006E1041" w:rsidP="005B380A">
            <w:pPr>
              <w:pStyle w:val="Header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14:paraId="7D50B607" w14:textId="77777777" w:rsidR="006E1041" w:rsidRPr="002E6E74" w:rsidRDefault="006E1041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14:paraId="1C641A6A" w14:textId="77777777" w:rsidR="006E1041" w:rsidRPr="002E6E74" w:rsidRDefault="006E1041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14:paraId="47560F54" w14:textId="77777777" w:rsidR="006E1041" w:rsidRPr="002E6E74" w:rsidRDefault="006E1041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14:paraId="4B96D38B" w14:textId="77777777" w:rsidR="006E1041" w:rsidRPr="002E6E74" w:rsidRDefault="006E1041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6E1041" w:rsidRPr="002E6E74" w14:paraId="53A2A720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902F765" w14:textId="77777777"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14:paraId="21D9A9BF" w14:textId="77777777"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563676.30</w:t>
            </w:r>
          </w:p>
        </w:tc>
        <w:tc>
          <w:tcPr>
            <w:tcW w:w="1562" w:type="dxa"/>
          </w:tcPr>
          <w:p w14:paraId="3651C5E0" w14:textId="77777777"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369811.16</w:t>
            </w:r>
          </w:p>
        </w:tc>
        <w:tc>
          <w:tcPr>
            <w:tcW w:w="2134" w:type="dxa"/>
          </w:tcPr>
          <w:p w14:paraId="7A20F2C5" w14:textId="77777777"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14:paraId="5D0E6BF2" w14:textId="77777777"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14:paraId="0D5010D6" w14:textId="77777777"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9F523A0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21F2581C" w14:textId="77777777"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558" w:type="dxa"/>
          </w:tcPr>
          <w:p w14:paraId="692AE9B5" w14:textId="77777777"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563289.33</w:t>
            </w:r>
          </w:p>
        </w:tc>
        <w:tc>
          <w:tcPr>
            <w:tcW w:w="1562" w:type="dxa"/>
          </w:tcPr>
          <w:p w14:paraId="2E54C628" w14:textId="77777777"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369613.80</w:t>
            </w:r>
          </w:p>
        </w:tc>
        <w:tc>
          <w:tcPr>
            <w:tcW w:w="2134" w:type="dxa"/>
          </w:tcPr>
          <w:p w14:paraId="0542BA9C" w14:textId="77777777"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14:paraId="6BFDB07C" w14:textId="77777777"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14:paraId="7E687FA0" w14:textId="77777777"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951FEFF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C646667" w14:textId="77777777"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558" w:type="dxa"/>
          </w:tcPr>
          <w:p w14:paraId="52B93683" w14:textId="77777777"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563050.60</w:t>
            </w:r>
          </w:p>
        </w:tc>
        <w:tc>
          <w:tcPr>
            <w:tcW w:w="1562" w:type="dxa"/>
          </w:tcPr>
          <w:p w14:paraId="266D292A" w14:textId="77777777"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369593.63</w:t>
            </w:r>
          </w:p>
        </w:tc>
        <w:tc>
          <w:tcPr>
            <w:tcW w:w="2134" w:type="dxa"/>
          </w:tcPr>
          <w:p w14:paraId="44D10779" w14:textId="77777777"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14:paraId="22189748" w14:textId="77777777"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14:paraId="24707555" w14:textId="77777777"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4C8FEE1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29B02A32" w14:textId="77777777"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558" w:type="dxa"/>
          </w:tcPr>
          <w:p w14:paraId="664F846C" w14:textId="77777777"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563055.21</w:t>
            </w:r>
          </w:p>
        </w:tc>
        <w:tc>
          <w:tcPr>
            <w:tcW w:w="1562" w:type="dxa"/>
          </w:tcPr>
          <w:p w14:paraId="13980F49" w14:textId="77777777"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369479.65</w:t>
            </w:r>
          </w:p>
        </w:tc>
        <w:tc>
          <w:tcPr>
            <w:tcW w:w="2134" w:type="dxa"/>
          </w:tcPr>
          <w:p w14:paraId="4B8F1426" w14:textId="77777777"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14:paraId="4B04CB39" w14:textId="77777777"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14:paraId="11F5263F" w14:textId="77777777"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4BF09031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2DE6B5DC" w14:textId="77777777"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</w:t>
            </w:r>
          </w:p>
        </w:tc>
        <w:tc>
          <w:tcPr>
            <w:tcW w:w="1558" w:type="dxa"/>
          </w:tcPr>
          <w:p w14:paraId="06DB94A3" w14:textId="77777777"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563308.48</w:t>
            </w:r>
          </w:p>
        </w:tc>
        <w:tc>
          <w:tcPr>
            <w:tcW w:w="1562" w:type="dxa"/>
          </w:tcPr>
          <w:p w14:paraId="30E1F148" w14:textId="77777777"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369490.89</w:t>
            </w:r>
          </w:p>
        </w:tc>
        <w:tc>
          <w:tcPr>
            <w:tcW w:w="2134" w:type="dxa"/>
          </w:tcPr>
          <w:p w14:paraId="66F2163E" w14:textId="77777777"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14:paraId="704C467A" w14:textId="77777777"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14:paraId="39389D1F" w14:textId="77777777"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048514F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66D89126" w14:textId="77777777"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</w:t>
            </w:r>
          </w:p>
        </w:tc>
        <w:tc>
          <w:tcPr>
            <w:tcW w:w="1558" w:type="dxa"/>
          </w:tcPr>
          <w:p w14:paraId="1D45477B" w14:textId="77777777"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563310.61</w:t>
            </w:r>
          </w:p>
        </w:tc>
        <w:tc>
          <w:tcPr>
            <w:tcW w:w="1562" w:type="dxa"/>
          </w:tcPr>
          <w:p w14:paraId="05D40A03" w14:textId="77777777"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369454.71</w:t>
            </w:r>
          </w:p>
        </w:tc>
        <w:tc>
          <w:tcPr>
            <w:tcW w:w="2134" w:type="dxa"/>
          </w:tcPr>
          <w:p w14:paraId="3290BDC7" w14:textId="77777777"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14:paraId="75CD46F8" w14:textId="77777777"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14:paraId="5F288377" w14:textId="77777777"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3ACCD5A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61641ECF" w14:textId="77777777"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</w:t>
            </w:r>
          </w:p>
        </w:tc>
        <w:tc>
          <w:tcPr>
            <w:tcW w:w="1558" w:type="dxa"/>
          </w:tcPr>
          <w:p w14:paraId="58FEE69B" w14:textId="77777777"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563430.10</w:t>
            </w:r>
          </w:p>
        </w:tc>
        <w:tc>
          <w:tcPr>
            <w:tcW w:w="1562" w:type="dxa"/>
          </w:tcPr>
          <w:p w14:paraId="45E1A85E" w14:textId="77777777"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369448.51</w:t>
            </w:r>
          </w:p>
        </w:tc>
        <w:tc>
          <w:tcPr>
            <w:tcW w:w="2134" w:type="dxa"/>
          </w:tcPr>
          <w:p w14:paraId="7D04F2BD" w14:textId="77777777"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14:paraId="41E13FA3" w14:textId="77777777"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14:paraId="7953172B" w14:textId="77777777"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26952A3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74EAB92" w14:textId="77777777"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</w:t>
            </w:r>
          </w:p>
        </w:tc>
        <w:tc>
          <w:tcPr>
            <w:tcW w:w="1558" w:type="dxa"/>
          </w:tcPr>
          <w:p w14:paraId="4018CA85" w14:textId="77777777"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563439.83</w:t>
            </w:r>
          </w:p>
        </w:tc>
        <w:tc>
          <w:tcPr>
            <w:tcW w:w="1562" w:type="dxa"/>
          </w:tcPr>
          <w:p w14:paraId="121E18ED" w14:textId="77777777"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369421.67</w:t>
            </w:r>
          </w:p>
        </w:tc>
        <w:tc>
          <w:tcPr>
            <w:tcW w:w="2134" w:type="dxa"/>
          </w:tcPr>
          <w:p w14:paraId="27AEEFF3" w14:textId="77777777"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14:paraId="7D380B6D" w14:textId="77777777"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14:paraId="6A1B3FBE" w14:textId="77777777"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1DA80A50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0D93FF4D" w14:textId="77777777"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</w:t>
            </w:r>
          </w:p>
        </w:tc>
        <w:tc>
          <w:tcPr>
            <w:tcW w:w="1558" w:type="dxa"/>
          </w:tcPr>
          <w:p w14:paraId="01B5D66A" w14:textId="77777777"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563444.15</w:t>
            </w:r>
          </w:p>
        </w:tc>
        <w:tc>
          <w:tcPr>
            <w:tcW w:w="1562" w:type="dxa"/>
          </w:tcPr>
          <w:p w14:paraId="37EF3EC8" w14:textId="77777777"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369409.76</w:t>
            </w:r>
          </w:p>
        </w:tc>
        <w:tc>
          <w:tcPr>
            <w:tcW w:w="2134" w:type="dxa"/>
          </w:tcPr>
          <w:p w14:paraId="704840D1" w14:textId="77777777"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14:paraId="1EEB91AE" w14:textId="77777777"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14:paraId="4E408E83" w14:textId="77777777"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2395B1F0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52A066EB" w14:textId="77777777"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</w:t>
            </w:r>
          </w:p>
        </w:tc>
        <w:tc>
          <w:tcPr>
            <w:tcW w:w="1558" w:type="dxa"/>
          </w:tcPr>
          <w:p w14:paraId="6E9926A0" w14:textId="77777777"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563445.90</w:t>
            </w:r>
          </w:p>
        </w:tc>
        <w:tc>
          <w:tcPr>
            <w:tcW w:w="1562" w:type="dxa"/>
          </w:tcPr>
          <w:p w14:paraId="046BBF7D" w14:textId="77777777"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369402.56</w:t>
            </w:r>
          </w:p>
        </w:tc>
        <w:tc>
          <w:tcPr>
            <w:tcW w:w="2134" w:type="dxa"/>
          </w:tcPr>
          <w:p w14:paraId="349DDF86" w14:textId="77777777"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14:paraId="2794EB9A" w14:textId="77777777"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14:paraId="171F3735" w14:textId="77777777"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5E6EF4FD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40D81B2E" w14:textId="77777777"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</w:t>
            </w:r>
          </w:p>
        </w:tc>
        <w:tc>
          <w:tcPr>
            <w:tcW w:w="1558" w:type="dxa"/>
          </w:tcPr>
          <w:p w14:paraId="3D978921" w14:textId="77777777"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563497.84</w:t>
            </w:r>
          </w:p>
        </w:tc>
        <w:tc>
          <w:tcPr>
            <w:tcW w:w="1562" w:type="dxa"/>
          </w:tcPr>
          <w:p w14:paraId="79749386" w14:textId="77777777"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369373.15</w:t>
            </w:r>
          </w:p>
        </w:tc>
        <w:tc>
          <w:tcPr>
            <w:tcW w:w="2134" w:type="dxa"/>
          </w:tcPr>
          <w:p w14:paraId="084C6209" w14:textId="77777777"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14:paraId="7559AB8A" w14:textId="77777777"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14:paraId="0C16B6C9" w14:textId="77777777"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36DA04A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61B9820C" w14:textId="77777777"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</w:t>
            </w:r>
          </w:p>
        </w:tc>
        <w:tc>
          <w:tcPr>
            <w:tcW w:w="1558" w:type="dxa"/>
          </w:tcPr>
          <w:p w14:paraId="24BEF508" w14:textId="77777777"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563854.03</w:t>
            </w:r>
          </w:p>
        </w:tc>
        <w:tc>
          <w:tcPr>
            <w:tcW w:w="1562" w:type="dxa"/>
          </w:tcPr>
          <w:p w14:paraId="4CCAF23F" w14:textId="77777777"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369411.91</w:t>
            </w:r>
          </w:p>
        </w:tc>
        <w:tc>
          <w:tcPr>
            <w:tcW w:w="2134" w:type="dxa"/>
          </w:tcPr>
          <w:p w14:paraId="20BC3986" w14:textId="77777777"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14:paraId="6FF78CF6" w14:textId="77777777"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14:paraId="06E7BDEB" w14:textId="77777777"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52D006D9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FAAE80A" w14:textId="77777777"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</w:t>
            </w:r>
          </w:p>
        </w:tc>
        <w:tc>
          <w:tcPr>
            <w:tcW w:w="1558" w:type="dxa"/>
          </w:tcPr>
          <w:p w14:paraId="7A948119" w14:textId="77777777"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563774.16</w:t>
            </w:r>
          </w:p>
        </w:tc>
        <w:tc>
          <w:tcPr>
            <w:tcW w:w="1562" w:type="dxa"/>
          </w:tcPr>
          <w:p w14:paraId="2E29A880" w14:textId="77777777"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369463.55</w:t>
            </w:r>
          </w:p>
        </w:tc>
        <w:tc>
          <w:tcPr>
            <w:tcW w:w="2134" w:type="dxa"/>
          </w:tcPr>
          <w:p w14:paraId="0F31F944" w14:textId="77777777"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14:paraId="0B34531D" w14:textId="77777777"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14:paraId="716535DB" w14:textId="77777777"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588F7DA1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1A38914" w14:textId="77777777"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</w:t>
            </w:r>
          </w:p>
        </w:tc>
        <w:tc>
          <w:tcPr>
            <w:tcW w:w="1558" w:type="dxa"/>
          </w:tcPr>
          <w:p w14:paraId="49CE7A5D" w14:textId="77777777"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563736.99</w:t>
            </w:r>
          </w:p>
        </w:tc>
        <w:tc>
          <w:tcPr>
            <w:tcW w:w="1562" w:type="dxa"/>
          </w:tcPr>
          <w:p w14:paraId="1139212C" w14:textId="77777777"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369582.71</w:t>
            </w:r>
          </w:p>
        </w:tc>
        <w:tc>
          <w:tcPr>
            <w:tcW w:w="2134" w:type="dxa"/>
          </w:tcPr>
          <w:p w14:paraId="57BA513A" w14:textId="77777777"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14:paraId="21CAF969" w14:textId="77777777"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14:paraId="02CEF4BC" w14:textId="77777777"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47FCEF3B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3D35F36" w14:textId="77777777"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</w:t>
            </w:r>
          </w:p>
        </w:tc>
        <w:tc>
          <w:tcPr>
            <w:tcW w:w="1558" w:type="dxa"/>
          </w:tcPr>
          <w:p w14:paraId="2EF85D4E" w14:textId="77777777"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563730.04</w:t>
            </w:r>
          </w:p>
        </w:tc>
        <w:tc>
          <w:tcPr>
            <w:tcW w:w="1562" w:type="dxa"/>
          </w:tcPr>
          <w:p w14:paraId="09204624" w14:textId="77777777"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369605.82</w:t>
            </w:r>
          </w:p>
        </w:tc>
        <w:tc>
          <w:tcPr>
            <w:tcW w:w="2134" w:type="dxa"/>
          </w:tcPr>
          <w:p w14:paraId="362F8D86" w14:textId="77777777"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14:paraId="59551B3B" w14:textId="77777777"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14:paraId="31028033" w14:textId="77777777"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56D19AB9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4D7287F2" w14:textId="77777777"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</w:t>
            </w:r>
          </w:p>
        </w:tc>
        <w:tc>
          <w:tcPr>
            <w:tcW w:w="1558" w:type="dxa"/>
          </w:tcPr>
          <w:p w14:paraId="3DD61CC4" w14:textId="77777777"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564177.70</w:t>
            </w:r>
          </w:p>
        </w:tc>
        <w:tc>
          <w:tcPr>
            <w:tcW w:w="1562" w:type="dxa"/>
          </w:tcPr>
          <w:p w14:paraId="5A1A5A7A" w14:textId="77777777"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369943.65</w:t>
            </w:r>
          </w:p>
        </w:tc>
        <w:tc>
          <w:tcPr>
            <w:tcW w:w="2134" w:type="dxa"/>
          </w:tcPr>
          <w:p w14:paraId="400DDAE7" w14:textId="77777777"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14:paraId="6E93AEED" w14:textId="77777777"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14:paraId="32AAA03A" w14:textId="77777777"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1D2CF1F3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42299A40" w14:textId="77777777"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</w:t>
            </w:r>
          </w:p>
        </w:tc>
        <w:tc>
          <w:tcPr>
            <w:tcW w:w="1558" w:type="dxa"/>
          </w:tcPr>
          <w:p w14:paraId="510F6A6E" w14:textId="77777777"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564180.43</w:t>
            </w:r>
          </w:p>
        </w:tc>
        <w:tc>
          <w:tcPr>
            <w:tcW w:w="1562" w:type="dxa"/>
          </w:tcPr>
          <w:p w14:paraId="5772EE5A" w14:textId="77777777"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369950.89</w:t>
            </w:r>
          </w:p>
        </w:tc>
        <w:tc>
          <w:tcPr>
            <w:tcW w:w="2134" w:type="dxa"/>
          </w:tcPr>
          <w:p w14:paraId="6F2EDE37" w14:textId="77777777"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14:paraId="740FD6EB" w14:textId="77777777"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14:paraId="1EB4E7CA" w14:textId="77777777"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6272BFFF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604AA847" w14:textId="77777777"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</w:t>
            </w:r>
          </w:p>
        </w:tc>
        <w:tc>
          <w:tcPr>
            <w:tcW w:w="1558" w:type="dxa"/>
          </w:tcPr>
          <w:p w14:paraId="2B26A40E" w14:textId="77777777"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564176.04</w:t>
            </w:r>
          </w:p>
        </w:tc>
        <w:tc>
          <w:tcPr>
            <w:tcW w:w="1562" w:type="dxa"/>
          </w:tcPr>
          <w:p w14:paraId="04707505" w14:textId="77777777"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370039.53</w:t>
            </w:r>
          </w:p>
        </w:tc>
        <w:tc>
          <w:tcPr>
            <w:tcW w:w="2134" w:type="dxa"/>
          </w:tcPr>
          <w:p w14:paraId="694602AD" w14:textId="77777777"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14:paraId="3DE19A16" w14:textId="77777777"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14:paraId="12E125C5" w14:textId="77777777"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1426FEE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673C73C6" w14:textId="77777777"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</w:t>
            </w:r>
          </w:p>
        </w:tc>
        <w:tc>
          <w:tcPr>
            <w:tcW w:w="1558" w:type="dxa"/>
          </w:tcPr>
          <w:p w14:paraId="1532607A" w14:textId="77777777"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564258.02</w:t>
            </w:r>
          </w:p>
        </w:tc>
        <w:tc>
          <w:tcPr>
            <w:tcW w:w="1562" w:type="dxa"/>
          </w:tcPr>
          <w:p w14:paraId="48ABF13A" w14:textId="77777777"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370120.88</w:t>
            </w:r>
          </w:p>
        </w:tc>
        <w:tc>
          <w:tcPr>
            <w:tcW w:w="2134" w:type="dxa"/>
          </w:tcPr>
          <w:p w14:paraId="07520DCC" w14:textId="77777777"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14:paraId="71E808C6" w14:textId="77777777"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14:paraId="6DA58093" w14:textId="77777777"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6D3AFD66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6CCCBFEC" w14:textId="77777777"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</w:t>
            </w:r>
          </w:p>
        </w:tc>
        <w:tc>
          <w:tcPr>
            <w:tcW w:w="1558" w:type="dxa"/>
          </w:tcPr>
          <w:p w14:paraId="05EB9F00" w14:textId="77777777"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564131.00</w:t>
            </w:r>
          </w:p>
        </w:tc>
        <w:tc>
          <w:tcPr>
            <w:tcW w:w="1562" w:type="dxa"/>
          </w:tcPr>
          <w:p w14:paraId="3B3F6EFC" w14:textId="77777777"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370337.50</w:t>
            </w:r>
          </w:p>
        </w:tc>
        <w:tc>
          <w:tcPr>
            <w:tcW w:w="2134" w:type="dxa"/>
          </w:tcPr>
          <w:p w14:paraId="0B9184EE" w14:textId="77777777"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14:paraId="68A54798" w14:textId="77777777"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14:paraId="27B887B5" w14:textId="77777777"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151E2326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0B18194F" w14:textId="77777777"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</w:t>
            </w:r>
          </w:p>
        </w:tc>
        <w:tc>
          <w:tcPr>
            <w:tcW w:w="1558" w:type="dxa"/>
          </w:tcPr>
          <w:p w14:paraId="368FAADD" w14:textId="77777777"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564117.23</w:t>
            </w:r>
          </w:p>
        </w:tc>
        <w:tc>
          <w:tcPr>
            <w:tcW w:w="1562" w:type="dxa"/>
          </w:tcPr>
          <w:p w14:paraId="409ABED8" w14:textId="77777777"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370353.92</w:t>
            </w:r>
          </w:p>
        </w:tc>
        <w:tc>
          <w:tcPr>
            <w:tcW w:w="2134" w:type="dxa"/>
          </w:tcPr>
          <w:p w14:paraId="0B984727" w14:textId="77777777"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14:paraId="6BEE5F1C" w14:textId="77777777"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14:paraId="32C39B00" w14:textId="77777777"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5DC89F5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40371B9B" w14:textId="77777777"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</w:t>
            </w:r>
          </w:p>
        </w:tc>
        <w:tc>
          <w:tcPr>
            <w:tcW w:w="1558" w:type="dxa"/>
          </w:tcPr>
          <w:p w14:paraId="1D2AE8FF" w14:textId="77777777"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563975.19</w:t>
            </w:r>
          </w:p>
        </w:tc>
        <w:tc>
          <w:tcPr>
            <w:tcW w:w="1562" w:type="dxa"/>
          </w:tcPr>
          <w:p w14:paraId="12393064" w14:textId="77777777"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370245.91</w:t>
            </w:r>
          </w:p>
        </w:tc>
        <w:tc>
          <w:tcPr>
            <w:tcW w:w="2134" w:type="dxa"/>
          </w:tcPr>
          <w:p w14:paraId="3702372F" w14:textId="77777777"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14:paraId="6B0BCB28" w14:textId="77777777"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14:paraId="3E7DA981" w14:textId="77777777"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1B88F156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28A582E0" w14:textId="77777777"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</w:t>
            </w:r>
          </w:p>
        </w:tc>
        <w:tc>
          <w:tcPr>
            <w:tcW w:w="1558" w:type="dxa"/>
          </w:tcPr>
          <w:p w14:paraId="709AA36A" w14:textId="77777777"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563958.23</w:t>
            </w:r>
          </w:p>
        </w:tc>
        <w:tc>
          <w:tcPr>
            <w:tcW w:w="1562" w:type="dxa"/>
          </w:tcPr>
          <w:p w14:paraId="777C03C1" w14:textId="77777777"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370113.65</w:t>
            </w:r>
          </w:p>
        </w:tc>
        <w:tc>
          <w:tcPr>
            <w:tcW w:w="2134" w:type="dxa"/>
          </w:tcPr>
          <w:p w14:paraId="6BA8F2D4" w14:textId="77777777"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14:paraId="4B78A8A0" w14:textId="77777777"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14:paraId="6EE9D478" w14:textId="77777777"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61B6EE07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6F9F3FE3" w14:textId="77777777"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14:paraId="4B62EAE4" w14:textId="77777777"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563676.30</w:t>
            </w:r>
          </w:p>
        </w:tc>
        <w:tc>
          <w:tcPr>
            <w:tcW w:w="1562" w:type="dxa"/>
          </w:tcPr>
          <w:p w14:paraId="2CD9F762" w14:textId="77777777"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369811.16</w:t>
            </w:r>
          </w:p>
        </w:tc>
        <w:tc>
          <w:tcPr>
            <w:tcW w:w="2134" w:type="dxa"/>
          </w:tcPr>
          <w:p w14:paraId="40F43A2D" w14:textId="77777777"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14:paraId="7468A670" w14:textId="77777777"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14:paraId="6DC60B93" w14:textId="77777777"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58D95F4E" w14:textId="77777777" w:rsidTr="005232A7">
        <w:trPr>
          <w:trHeight w:hRule="exact" w:val="397"/>
        </w:trPr>
        <w:tc>
          <w:tcPr>
            <w:tcW w:w="10632" w:type="dxa"/>
            <w:gridSpan w:val="6"/>
          </w:tcPr>
          <w:p w14:paraId="41D66479" w14:textId="77777777" w:rsidR="006E1041" w:rsidRPr="002E6E74" w:rsidRDefault="006E1041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3. Сведения о характерных точках части (частей) границы объекта</w:t>
            </w:r>
          </w:p>
        </w:tc>
      </w:tr>
      <w:tr w:rsidR="006E1041" w:rsidRPr="002E6E74" w14:paraId="77136017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14:paraId="262A1C03" w14:textId="77777777" w:rsidR="006E1041" w:rsidRPr="002E6E74" w:rsidRDefault="006E1041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14:paraId="38816F6A" w14:textId="77777777" w:rsidR="006E1041" w:rsidRPr="002E6E74" w:rsidRDefault="006B7CAC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lastRenderedPageBreak/>
              <w:t>характерных точек </w:t>
            </w:r>
            <w:r w:rsidR="006E1041" w:rsidRPr="002E6E74">
              <w:rPr>
                <w:sz w:val="20"/>
              </w:rPr>
              <w:t>части границы</w:t>
            </w:r>
          </w:p>
        </w:tc>
        <w:tc>
          <w:tcPr>
            <w:tcW w:w="3120" w:type="dxa"/>
            <w:gridSpan w:val="2"/>
            <w:vAlign w:val="center"/>
          </w:tcPr>
          <w:p w14:paraId="589C048E" w14:textId="77777777" w:rsidR="006E1041" w:rsidRPr="002E6E74" w:rsidRDefault="006E1041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lastRenderedPageBreak/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14:paraId="7467ADA0" w14:textId="77777777" w:rsidR="006E1041" w:rsidRPr="002E6E74" w:rsidRDefault="006E1041" w:rsidP="00D35727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</w:t>
            </w:r>
            <w:r w:rsidRPr="002E6E74">
              <w:rPr>
                <w:sz w:val="20"/>
              </w:rPr>
              <w:lastRenderedPageBreak/>
              <w:t xml:space="preserve">координат характерной точки </w:t>
            </w:r>
          </w:p>
        </w:tc>
        <w:tc>
          <w:tcPr>
            <w:tcW w:w="1985" w:type="dxa"/>
            <w:vMerge w:val="restart"/>
          </w:tcPr>
          <w:p w14:paraId="487CBE7F" w14:textId="77777777" w:rsidR="006E1041" w:rsidRPr="002E6E74" w:rsidRDefault="006E1041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lastRenderedPageBreak/>
              <w:t xml:space="preserve">Средняя </w:t>
            </w:r>
            <w:r w:rsidRPr="002E6E74">
              <w:rPr>
                <w:sz w:val="20"/>
              </w:rPr>
              <w:lastRenderedPageBreak/>
              <w:t>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14:paraId="74A4F336" w14:textId="77777777" w:rsidR="006E1041" w:rsidRPr="002E6E74" w:rsidRDefault="006E1041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lastRenderedPageBreak/>
              <w:t xml:space="preserve">Описание </w:t>
            </w:r>
            <w:r w:rsidRPr="002E6E74">
              <w:rPr>
                <w:sz w:val="20"/>
              </w:rPr>
              <w:lastRenderedPageBreak/>
              <w:t>обозначения точки</w:t>
            </w:r>
            <w:r w:rsidR="006B54F3" w:rsidRPr="002E6E74">
              <w:rPr>
                <w:sz w:val="20"/>
              </w:rPr>
              <w:t xml:space="preserve"> на местности </w:t>
            </w:r>
            <w:r w:rsidR="006B7CAC" w:rsidRPr="002E6E74">
              <w:rPr>
                <w:sz w:val="20"/>
              </w:rPr>
              <w:t>(при наличии)</w:t>
            </w:r>
          </w:p>
        </w:tc>
      </w:tr>
      <w:tr w:rsidR="006E1041" w:rsidRPr="002E6E74" w14:paraId="6BAFD966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14:paraId="3D5A4DC3" w14:textId="77777777" w:rsidR="006E1041" w:rsidRPr="002E6E74" w:rsidRDefault="006E1041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14:paraId="4C6611F9" w14:textId="77777777" w:rsidR="006E1041" w:rsidRPr="002E6E74" w:rsidRDefault="006E1041" w:rsidP="001A562B">
            <w:pPr>
              <w:pStyle w:val="Header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14:paraId="02CC5906" w14:textId="77777777" w:rsidR="006E1041" w:rsidRPr="002E6E74" w:rsidRDefault="006E1041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14:paraId="747FED4E" w14:textId="77777777" w:rsidR="006E1041" w:rsidRPr="002E6E74" w:rsidRDefault="006E1041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14:paraId="6ABFB708" w14:textId="77777777" w:rsidR="006E1041" w:rsidRPr="002E6E74" w:rsidRDefault="006E1041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14:paraId="57DD9BD3" w14:textId="77777777" w:rsidR="006E1041" w:rsidRPr="002E6E74" w:rsidRDefault="006E1041" w:rsidP="001A562B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14:paraId="36F42045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14:paraId="5433FF89" w14:textId="77777777" w:rsidR="006E1041" w:rsidRPr="002E6E74" w:rsidRDefault="006E1041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14:paraId="69DF10BF" w14:textId="77777777" w:rsidR="006E1041" w:rsidRPr="002E6E74" w:rsidRDefault="006E1041" w:rsidP="001A562B">
            <w:pPr>
              <w:pStyle w:val="Header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14:paraId="2D925165" w14:textId="77777777" w:rsidR="006E1041" w:rsidRPr="002E6E74" w:rsidRDefault="006E1041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14:paraId="614959A5" w14:textId="77777777" w:rsidR="006E1041" w:rsidRPr="002E6E74" w:rsidRDefault="006E1041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14:paraId="5600F37F" w14:textId="77777777" w:rsidR="006E1041" w:rsidRPr="002E6E74" w:rsidRDefault="006E1041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14:paraId="7D8A1FD5" w14:textId="77777777" w:rsidR="006E1041" w:rsidRPr="002E6E74" w:rsidRDefault="006E1041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CB4EAE" w:rsidRPr="002E6E74" w14:paraId="5D25F650" w14:textId="77777777" w:rsidTr="003946A7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14:paraId="4E86D480" w14:textId="77777777" w:rsidR="00CB4EAE" w:rsidRPr="002E6E74" w:rsidRDefault="00CB4EAE">
            <w:pPr>
              <w:pStyle w:val="NormalWeb"/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58" w:type="dxa"/>
            <w:vAlign w:val="center"/>
          </w:tcPr>
          <w:p w14:paraId="25931FBF" w14:textId="77777777" w:rsidR="00CB4EAE" w:rsidRPr="002E6E74" w:rsidRDefault="00CB4EAE">
            <w:pPr>
              <w:pStyle w:val="NormalWeb"/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62" w:type="dxa"/>
            <w:vAlign w:val="center"/>
          </w:tcPr>
          <w:p w14:paraId="1835B5C9" w14:textId="77777777" w:rsidR="00CB4EAE" w:rsidRPr="002E6E74" w:rsidRDefault="00CB4EAE">
            <w:pPr>
              <w:pStyle w:val="NormalWeb"/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2134" w:type="dxa"/>
            <w:vAlign w:val="center"/>
          </w:tcPr>
          <w:p w14:paraId="5F8B99DD" w14:textId="77777777" w:rsidR="00CB4EAE" w:rsidRPr="002E6E74" w:rsidRDefault="00CB4EAE">
            <w:pPr>
              <w:pStyle w:val="NormalWeb"/>
              <w:jc w:val="center"/>
            </w:pPr>
            <w:r w:rsidRPr="002E6E74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vAlign w:val="center"/>
          </w:tcPr>
          <w:p w14:paraId="099A95D2" w14:textId="77777777" w:rsidR="00CB4EAE" w:rsidRPr="002E6E74" w:rsidRDefault="00CB4EAE">
            <w:pPr>
              <w:pStyle w:val="NormalWeb"/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14:paraId="0A72474C" w14:textId="77777777" w:rsidR="00CB4EAE" w:rsidRPr="002E6E74" w:rsidRDefault="00CB4EAE">
            <w:pPr>
              <w:pStyle w:val="NormalWeb"/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  <w:bookmarkEnd w:id="1"/>
    </w:tbl>
    <w:p w14:paraId="146754C0" w14:textId="6197C037" w:rsidR="004B2F11" w:rsidRDefault="004B2F11"/>
    <w:p w14:paraId="15B5DEB7" w14:textId="77777777" w:rsidR="004B2F11" w:rsidRDefault="004B2F11">
      <w:r>
        <w:br w:type="page"/>
      </w:r>
    </w:p>
    <w:p w14:paraId="62ED18B2" w14:textId="77777777" w:rsidR="004B2F11" w:rsidRPr="00631C90" w:rsidRDefault="004B2F11" w:rsidP="004B2F11">
      <w:pPr>
        <w:pStyle w:val="ListParagraph"/>
        <w:numPr>
          <w:ilvl w:val="0"/>
          <w:numId w:val="36"/>
        </w:numPr>
        <w:spacing w:before="0" w:after="0" w:line="240" w:lineRule="atLeast"/>
        <w:ind w:left="709" w:hanging="709"/>
        <w:rPr>
          <w:rFonts w:cs="Times New Roman"/>
          <w:b/>
          <w:szCs w:val="28"/>
        </w:rPr>
      </w:pPr>
      <w:r w:rsidRPr="00631C90">
        <w:rPr>
          <w:rFonts w:cs="Times New Roman"/>
          <w:b/>
          <w:szCs w:val="28"/>
        </w:rPr>
        <w:lastRenderedPageBreak/>
        <w:t xml:space="preserve">Описание местоположения границ населенных пунктов: </w:t>
      </w:r>
      <w:r>
        <w:rPr>
          <w:rFonts w:cs="Times New Roman"/>
          <w:b/>
          <w:szCs w:val="28"/>
        </w:rPr>
        <w:t>посёлок Коммунстрой</w:t>
      </w:r>
    </w:p>
    <w:tbl>
      <w:tblPr>
        <w:tblW w:w="106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2"/>
        <w:gridCol w:w="1558"/>
        <w:gridCol w:w="1562"/>
        <w:gridCol w:w="2135"/>
        <w:gridCol w:w="1986"/>
        <w:gridCol w:w="1702"/>
      </w:tblGrid>
      <w:tr w:rsidR="004B2F11" w14:paraId="2BFC5C8C" w14:textId="77777777" w:rsidTr="004B2F11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ECC2DD" w14:textId="77777777" w:rsidR="004B2F11" w:rsidRDefault="004B2F11">
            <w:pPr>
              <w:pStyle w:val="1"/>
              <w:jc w:val="center"/>
              <w:rPr>
                <w:sz w:val="20"/>
              </w:rPr>
            </w:pPr>
          </w:p>
        </w:tc>
      </w:tr>
      <w:tr w:rsidR="004B2F11" w14:paraId="1B409FEC" w14:textId="77777777" w:rsidTr="004B2F11">
        <w:trPr>
          <w:trHeight w:val="54"/>
        </w:trPr>
        <w:tc>
          <w:tcPr>
            <w:tcW w:w="1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72C8C" w14:textId="77777777" w:rsidR="004B2F11" w:rsidRDefault="004B2F11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Обозначение</w:t>
            </w:r>
          </w:p>
          <w:p w14:paraId="75F4A77C" w14:textId="77777777" w:rsidR="004B2F11" w:rsidRDefault="004B2F11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характерных точек части границы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A3BD4" w14:textId="77777777" w:rsidR="004B2F11" w:rsidRDefault="004B2F11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6108C" w14:textId="77777777" w:rsidR="004B2F11" w:rsidRDefault="004B2F11">
            <w:pPr>
              <w:pStyle w:val="1"/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5D793" w14:textId="77777777" w:rsidR="004B2F11" w:rsidRDefault="004B2F11">
            <w:pPr>
              <w:pStyle w:val="1"/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Средняя квадратическая погрешность положения характерной точки (М</w:t>
            </w:r>
            <w:r>
              <w:rPr>
                <w:sz w:val="20"/>
                <w:vertAlign w:val="subscript"/>
                <w:lang w:val="en-US"/>
              </w:rPr>
              <w:t>t</w:t>
            </w:r>
            <w:r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C0109" w14:textId="77777777" w:rsidR="004B2F11" w:rsidRDefault="004B2F11">
            <w:pPr>
              <w:pStyle w:val="1"/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Описание обозначения точки на местности (при наличии)</w:t>
            </w:r>
          </w:p>
        </w:tc>
      </w:tr>
      <w:tr w:rsidR="004B2F11" w14:paraId="6AA0417A" w14:textId="77777777" w:rsidTr="004B2F11">
        <w:trPr>
          <w:trHeight w:val="54"/>
        </w:trPr>
        <w:tc>
          <w:tcPr>
            <w:tcW w:w="10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3D88F" w14:textId="77777777" w:rsidR="004B2F11" w:rsidRDefault="004B2F11">
            <w:pPr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7A5C9" w14:textId="77777777" w:rsidR="004B2F11" w:rsidRDefault="004B2F11">
            <w:pPr>
              <w:pStyle w:val="Header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006EF" w14:textId="77777777" w:rsidR="004B2F11" w:rsidRDefault="004B2F11">
            <w:pPr>
              <w:pStyle w:val="1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6BC6B" w14:textId="77777777" w:rsidR="004B2F11" w:rsidRDefault="004B2F11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71430" w14:textId="77777777" w:rsidR="004B2F11" w:rsidRDefault="004B2F11">
            <w:pPr>
              <w:rPr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E3B92" w14:textId="77777777" w:rsidR="004B2F11" w:rsidRDefault="004B2F11">
            <w:pPr>
              <w:rPr>
                <w:sz w:val="20"/>
                <w:szCs w:val="20"/>
              </w:rPr>
            </w:pPr>
          </w:p>
        </w:tc>
      </w:tr>
      <w:tr w:rsidR="004B2F11" w14:paraId="51F35319" w14:textId="77777777" w:rsidTr="004B2F11">
        <w:trPr>
          <w:trHeight w:val="54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CE5D3" w14:textId="77777777" w:rsidR="004B2F11" w:rsidRDefault="004B2F11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996D6" w14:textId="77777777" w:rsidR="004B2F11" w:rsidRDefault="004B2F11">
            <w:pPr>
              <w:pStyle w:val="Header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C58A7" w14:textId="77777777" w:rsidR="004B2F11" w:rsidRDefault="004B2F11">
            <w:pPr>
              <w:pStyle w:val="1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1A808" w14:textId="77777777" w:rsidR="004B2F11" w:rsidRDefault="004B2F11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7F892" w14:textId="77777777" w:rsidR="004B2F11" w:rsidRDefault="004B2F11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7E5AF" w14:textId="77777777" w:rsidR="004B2F11" w:rsidRDefault="004B2F11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</w:tr>
      <w:tr w:rsidR="004B2F11" w14:paraId="52A2BC66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7CED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698A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552114.02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BC97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372502.16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D936F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DC6B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C451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734A4C01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26E5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0F9C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551988.77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ACA7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372902.34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51CCE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ED6C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3CA7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47EB3E87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2C55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9618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551986.00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0ABA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372901.61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6E816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25E7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F109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2238B039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A8F3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435F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552018.19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67B6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372684.48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7F263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A71A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68AD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1BA476D0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D3FF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AD41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551821.08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78AF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372658.68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9FA72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9B86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47B8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790B0950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ED1F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8F63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551721.63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AC33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372825.45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0255F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661D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33A2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6D58F458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13AC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8896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551697.29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B4B1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372908.21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BBC8B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CF38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6F2A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3B97B4B2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2CCF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E7A2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551691.12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0C9C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372937.30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A16E2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CC76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A721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4C620B0B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BF06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33E5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551712.07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A968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372940.73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D5823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B1F2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7700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24B07AB8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E95E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A019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551708.78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B873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373030.84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F643B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5131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9084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8206F56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0AB4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792B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551700.19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5559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373273.06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18881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E800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1504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496DC684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BDFA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0DAD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551698.87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878F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373273.32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69107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66A7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F6EE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76326B74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59DC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3B83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551651.81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FABD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373273.19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F387D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6B26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8077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6D557F86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12AD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4D59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551633.30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3D6A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373389.55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DBC38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AB97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9CD4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4649C430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A2A4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3826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551623.06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DDF1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373376.19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44801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B0F4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4EFA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2B28F292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830F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B512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551617.50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5A58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373367.03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B1942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4D94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FA27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22DEADA4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E933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1BBE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551613.00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3805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373358.28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F4C23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8E64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8277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7340F7C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822E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FC5D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551607.69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5C5B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373348.94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EB394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C142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DD86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3F6070E9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2CBA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AD98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551605.31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8A5A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373345.91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7D0AF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D9B5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C792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7D2A376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866C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B826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551598.38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5DC5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373337.19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1ECCA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5C14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5582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2A7B44E8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5A58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D219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551565.75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D572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373311.00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50B5E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208C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7051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558001C0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F544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lastRenderedPageBreak/>
              <w:t>22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19D2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551560.06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7E90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373304.78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42415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938B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153F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7AAC0E8C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011B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49A1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551525.56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6FF9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373282.60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87BBC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F850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F646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6633B541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6FB1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C2A8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551526.00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8503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373269.88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A1948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8CE2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87BD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322C4F54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D69C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F2DF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551394.43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230B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373264.37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2F4B5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287A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A67C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7D9E2D85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C240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F0A9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551395.17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5375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372737.77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8D633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E5B5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1DE6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802C1D4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53D2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8DCE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551462.13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FB04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372727.92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9B71B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26C9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B9D6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FF1C410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29F1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DC3E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551460.11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0E4F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372603.44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C70C2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E8F9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6F71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2B6C784D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B4EB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77F1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551495.10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3B9E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372602.98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F81E7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72A3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AB19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2BFF275F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FF88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DB1E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551509.20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FA02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372562.68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F9D7B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9630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9F52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4CB87F17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63C8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DF3A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551575.85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8D5A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372555.86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A8532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4BB3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EDD9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58E6990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071E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E1E2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551591.79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8A93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372553.29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FBEE0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A7DC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906F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941DA83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475C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7438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551595.28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6BC5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372549.58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4C3E1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B59E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460C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6B357CA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87ED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6371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551656.67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BA64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372529.33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5B0A0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5DFF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EBC1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5D6C9C16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B9D2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8A08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551684.89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45B0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372520.03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5D81D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0BAF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039F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6BC7A0A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CE34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86BE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551678.63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0EEA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372501.04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FBC02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C559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B886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563BCA12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281F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09A4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551707.12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B5C7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372491.64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68CA1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DF76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9F51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5E314CE2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3EB3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4165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551713.38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9F49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372510.63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A82FA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F9D8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BA68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4F1C5F62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F560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4929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551721.95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8F70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372507.81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9ED0F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83BA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5626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68B116E6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4104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0B62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551719.87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7D70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372521.13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0BC25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ED5C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BC9F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6F416BF3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8588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41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9579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551723.63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1EAD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372529.21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AE950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5662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D841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4A8EECE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7444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42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46E6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551733.16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D42B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372549.66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5F8CC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65D0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CF61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623C3F36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DF54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43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7979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551732.60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F137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372579.67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A51AA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B984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E04D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76F30DA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1E0A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44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4E91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551780.31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F29E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372634.28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7DAF0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6F65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62B1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6C831DE6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1D07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7820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551795.76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4D79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372624.19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F4513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9AA7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E6D4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37A4A683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EE9F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46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30B8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551833.19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E806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372597.87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FDB83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4F4F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7D49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4F370C29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4C5C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47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378F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551839.73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4A59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372582.10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1C0D0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ECA6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8699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67C40359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A5FF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0E6E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551851.64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78AD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372553.40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5CF78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lastRenderedPageBreak/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4EA2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lastRenderedPageBreak/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8103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D2B04A9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14B9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49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DCD0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551890.91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F51F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372505.09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87B6C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3C06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8943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7FA926B8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E727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A9D2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551898.98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C553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372498.97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DC33F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81E6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433E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4FCCB80F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F6B5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4A94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551908.34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0465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372491.87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66CC4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75EC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C3F1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2272214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DF07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ED6F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551928.62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A154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372463.86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E2FAF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83B1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FDE7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70C019C6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3036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556D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551937.13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236B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372452.10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A3A44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9FB1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3CBD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49269393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9A7F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D328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551954.95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92F2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372409.52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3B707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14DA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DC04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7052D71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858B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F37D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552004.40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E467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372414.89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30E44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70D0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CE7C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E69EC50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D019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3113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552071.34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9361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372426.25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CDD88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B87B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1709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7DFCCD1F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B722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7521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552073.68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5AD0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372411.81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BA980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28A0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662E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2629B276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6079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ED48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552105.73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AEA6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372433.79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F11DD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D17C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6655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499048AD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0312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9BE2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552114.02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04E4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372502.16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80CE0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2DCB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A558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</w:tbl>
    <w:p w14:paraId="7EF39493" w14:textId="28BA6281" w:rsidR="004B2F11" w:rsidRDefault="004B2F11"/>
    <w:p w14:paraId="1161BAB2" w14:textId="77777777" w:rsidR="004B2F11" w:rsidRDefault="004B2F11">
      <w:r>
        <w:br w:type="page"/>
      </w:r>
    </w:p>
    <w:p w14:paraId="3566873F" w14:textId="47FF96A2" w:rsidR="004B2F11" w:rsidRPr="00631C90" w:rsidRDefault="004B2F11" w:rsidP="004B2F11">
      <w:pPr>
        <w:pStyle w:val="ListParagraph"/>
        <w:numPr>
          <w:ilvl w:val="0"/>
          <w:numId w:val="36"/>
        </w:numPr>
        <w:spacing w:before="0" w:after="0" w:line="240" w:lineRule="atLeast"/>
        <w:ind w:left="709" w:hanging="709"/>
        <w:rPr>
          <w:rFonts w:cs="Times New Roman"/>
          <w:b/>
          <w:szCs w:val="28"/>
        </w:rPr>
      </w:pPr>
      <w:r w:rsidRPr="00631C90">
        <w:rPr>
          <w:rFonts w:cs="Times New Roman"/>
          <w:b/>
          <w:szCs w:val="28"/>
        </w:rPr>
        <w:lastRenderedPageBreak/>
        <w:t xml:space="preserve">Описание местоположения границ населенных пунктов: </w:t>
      </w:r>
      <w:r>
        <w:rPr>
          <w:rFonts w:cs="Times New Roman"/>
          <w:b/>
          <w:szCs w:val="28"/>
        </w:rPr>
        <w:t>село Красный Курган</w:t>
      </w:r>
    </w:p>
    <w:tbl>
      <w:tblPr>
        <w:tblW w:w="106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2"/>
        <w:gridCol w:w="1558"/>
        <w:gridCol w:w="1562"/>
        <w:gridCol w:w="2135"/>
        <w:gridCol w:w="1986"/>
        <w:gridCol w:w="1702"/>
      </w:tblGrid>
      <w:tr w:rsidR="004B2F11" w14:paraId="77EB0779" w14:textId="77777777" w:rsidTr="004B2F11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0A444C" w14:textId="77777777" w:rsidR="004B2F11" w:rsidRDefault="004B2F11">
            <w:pPr>
              <w:pStyle w:val="1"/>
              <w:jc w:val="center"/>
              <w:rPr>
                <w:sz w:val="20"/>
              </w:rPr>
            </w:pPr>
          </w:p>
        </w:tc>
      </w:tr>
      <w:tr w:rsidR="004B2F11" w14:paraId="4CB4134B" w14:textId="77777777" w:rsidTr="004B2F11">
        <w:trPr>
          <w:trHeight w:val="54"/>
        </w:trPr>
        <w:tc>
          <w:tcPr>
            <w:tcW w:w="1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AB481" w14:textId="77777777" w:rsidR="004B2F11" w:rsidRDefault="004B2F11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Обозначение</w:t>
            </w:r>
          </w:p>
          <w:p w14:paraId="7A3B82F7" w14:textId="77777777" w:rsidR="004B2F11" w:rsidRDefault="004B2F11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характерных точек части границы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C3038" w14:textId="77777777" w:rsidR="004B2F11" w:rsidRDefault="004B2F11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2C32A" w14:textId="77777777" w:rsidR="004B2F11" w:rsidRDefault="004B2F11">
            <w:pPr>
              <w:pStyle w:val="1"/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5EE88" w14:textId="77777777" w:rsidR="004B2F11" w:rsidRDefault="004B2F11">
            <w:pPr>
              <w:pStyle w:val="1"/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Средняя квадратическая погрешность положения характерной точки (М</w:t>
            </w:r>
            <w:r>
              <w:rPr>
                <w:sz w:val="20"/>
                <w:vertAlign w:val="subscript"/>
                <w:lang w:val="en-US"/>
              </w:rPr>
              <w:t>t</w:t>
            </w:r>
            <w:r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CD42A" w14:textId="77777777" w:rsidR="004B2F11" w:rsidRDefault="004B2F11">
            <w:pPr>
              <w:pStyle w:val="1"/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Описание обозначения точки на местности (при наличии)</w:t>
            </w:r>
          </w:p>
        </w:tc>
      </w:tr>
      <w:tr w:rsidR="004B2F11" w14:paraId="7814B2D5" w14:textId="77777777" w:rsidTr="004B2F11">
        <w:trPr>
          <w:trHeight w:val="54"/>
        </w:trPr>
        <w:tc>
          <w:tcPr>
            <w:tcW w:w="10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4FB64" w14:textId="77777777" w:rsidR="004B2F11" w:rsidRDefault="004B2F11">
            <w:pPr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CE851" w14:textId="77777777" w:rsidR="004B2F11" w:rsidRDefault="004B2F11">
            <w:pPr>
              <w:pStyle w:val="Header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96615" w14:textId="77777777" w:rsidR="004B2F11" w:rsidRDefault="004B2F11">
            <w:pPr>
              <w:pStyle w:val="1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E1ABB" w14:textId="77777777" w:rsidR="004B2F11" w:rsidRDefault="004B2F11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44F60" w14:textId="77777777" w:rsidR="004B2F11" w:rsidRDefault="004B2F11">
            <w:pPr>
              <w:rPr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5EEBD" w14:textId="77777777" w:rsidR="004B2F11" w:rsidRDefault="004B2F11">
            <w:pPr>
              <w:rPr>
                <w:sz w:val="20"/>
                <w:szCs w:val="20"/>
              </w:rPr>
            </w:pPr>
          </w:p>
        </w:tc>
      </w:tr>
      <w:tr w:rsidR="004B2F11" w14:paraId="43B8E38C" w14:textId="77777777" w:rsidTr="004B2F11">
        <w:trPr>
          <w:trHeight w:val="54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D7DFA" w14:textId="77777777" w:rsidR="004B2F11" w:rsidRDefault="004B2F11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6CF89" w14:textId="77777777" w:rsidR="004B2F11" w:rsidRDefault="004B2F11">
            <w:pPr>
              <w:pStyle w:val="Header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4B44F" w14:textId="77777777" w:rsidR="004B2F11" w:rsidRDefault="004B2F11">
            <w:pPr>
              <w:pStyle w:val="1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5DFCA" w14:textId="77777777" w:rsidR="004B2F11" w:rsidRDefault="004B2F11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71EDA" w14:textId="77777777" w:rsidR="004B2F11" w:rsidRDefault="004B2F11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75C33" w14:textId="77777777" w:rsidR="004B2F11" w:rsidRDefault="004B2F11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</w:tr>
      <w:tr w:rsidR="004B2F11" w14:paraId="06DBF11E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E559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Граница1(1)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652A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CBCF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AE8D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42D8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3FD5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2DADC6ED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DCA0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BC53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557382.59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86BB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369917.40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97544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4A27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9D49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2BEC8166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547A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B2F3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557538.85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FC89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369995.62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03B9B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B537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EECB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5BE30975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CFA2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46FD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557568.33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2AF1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370010.03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40375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5943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4E85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73A0AF30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EA6E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56D6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557570.85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36DA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370011.16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15F2E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D293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259E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32E7FC4F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DB95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B8CC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557652.08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4903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370047.72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DC40F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735C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64A2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75D83487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72E6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B043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557675.89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EC9E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370058.39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403FA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9409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0F37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456C97AA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4104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09F7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557863.07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3BE1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370131.86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FE82C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AB0D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EB4D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3ABC66F8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31C6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4F4A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557926.78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B94A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370156.82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26B42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9C3B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5ACA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4C88B550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700D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86CF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557929.40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9C57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370157.84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8DF09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14BA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17CA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70B43470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0AE6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EA3C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558058.36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E737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370209.09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FA7F1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AA5F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EB8C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34EB2D3D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C8DB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5AE6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558056.09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F6D3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370218.19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ED197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B878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B926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45BDC991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3582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88AB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558061.76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F103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370220.45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EA1A5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BF43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56B9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3874649F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A894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06AB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558064.08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9C73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370211.33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D5F2E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9306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24D8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628025A7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4ECE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1E65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558126.70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D56F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370232.51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E1BA5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7619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7666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66F98569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1664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D018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558157.42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0E5E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370242.46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F7494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8201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2FEE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52F565E3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FEE6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9B66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558166.59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7E7E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370247.90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8A298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28FF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9BC3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D6FF73D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2973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1274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558143.45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D7F8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370305.83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22D9E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CDC7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39C4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14ED1AB2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C9AA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5DB0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558141.68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1482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370310.26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9F67C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19F4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760E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4B95BA24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5C88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B914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558051.48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22D2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370536.19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A5C5A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5AAD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87C4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3F719D43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2CFF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03AB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558053.73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9B3C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370537.32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3D58F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47BC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C8CC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49875283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AED8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82EB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558052.47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5CD7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370540.70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75E84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lastRenderedPageBreak/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1A81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lastRenderedPageBreak/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A9F2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4DC033DE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534C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7525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558050.01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EEAC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370539.92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2F62B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AA9E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524C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566FADE3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29C1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C2E3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557992.47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710A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370683.76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7F5B1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98BA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E4A9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4774A430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EB80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7BBB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557970.41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9320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370745.61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0E227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0C13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14D0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2154A5B3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BAA7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6853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557927.90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0A85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370853.72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67E33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4510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4AE0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46C4A07B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57A3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DDCE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557924.23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F823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370876.24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3A06C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E0F4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DBC1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5DEA1AA8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D736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07B9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557787.46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2863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371608.41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47202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671C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7718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3692BC15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D931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0E76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557779.37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ADCB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371664.13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176EC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C28E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A18B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4959381C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653C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91DE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557775.69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D4FF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371725.60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13B74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295A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2F5B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515A7C87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A77B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F96C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557770.85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7138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371734.02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5CCDB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0D61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1CC6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7E9CCB58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8385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612C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557764.12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A7C4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371740.94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FC8C0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556B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CE36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4B956FA9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1E28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B72A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557773.79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AAAA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371752.00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12920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3786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F081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1B849EF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97E2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8D31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557775.21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6F30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371757.99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6D719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6955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C6B2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CC00D13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90C3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6BB9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557775.24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7EC1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371826.63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84250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4AD6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C7CE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4B7AA447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2481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3E74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557781.38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B871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371898.30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AA5CC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7432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8D47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7B0D3BC9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D1E9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B8F2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557797.81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F8E2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372012.33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D56D9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96CC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F76C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4E329385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B796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CD66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557837.49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A2EE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372296.77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5DC3B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EC9D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2AB4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751ABA51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23A6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70FC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557851.72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626E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372357.25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E65CC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417B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E310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55D45BDC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AB62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D26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557868.62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6AA4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372414.91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E94F1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4E22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3DA2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40E058A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4FD6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9791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557867.53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7FF3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372418.76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6A4DF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FA20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6D38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3E65D4AA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73FC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41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7459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557860.91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5421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372426.55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63C56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5750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65EF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3529816B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C5AA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42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F34F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557862.10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F3E8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372430.30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E51E7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8EE3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6E7D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B04B2F1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6C86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43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2EBC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557868.00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C6C1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372427.35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B81AE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AA31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F69A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43925DCF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16C6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44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9066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557873.11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8A7B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372429.28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60333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5837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107B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5B0A685A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5B62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8C0F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557894.40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0A22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372500.78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A39FE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F8E2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E4A6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34327A23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2315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46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BBEF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558018.21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A7E0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372836.01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07F2B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B852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06F8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48EC23F0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4552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47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2803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558039.12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EBFA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372900.27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AA661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DD31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8233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28F0B52C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B8D0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lastRenderedPageBreak/>
              <w:t>48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EDD8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558056.19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63C0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372975.89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A5952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18B3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66A1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31DEE944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3110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49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134A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558063.83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DAED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373040.47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9C646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8468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7178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37E86073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7B14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8563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558063.99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F837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373098.92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475FA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EE5A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D8F8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46609C75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8E1E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F821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558059.57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E42B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373167.36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11282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FE46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977A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7AFD5DEE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F1D5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4FDC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558031.73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8821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373380.16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3EBF3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F8E3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F8BA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544F3497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9729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ED45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558021.13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3F4C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373439.70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154F9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5AB8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2101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573590CD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16B9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90E1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558012.80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E75F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373467.29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0C7B1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9C34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4EC2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72D45C48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0FE7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FB81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558008.85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6D49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373471.13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5F367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794C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27DE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48FB3E55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528D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DD07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557999.53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292A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373471.64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130CA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9959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CA46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542A803A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3311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F6D5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557998.77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2739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373477.19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9C259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19D4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BC1E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64BCD58A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60B9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73D2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558007.85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1DBE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373481.60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E2BDA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4F24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F94D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11FEE967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8F12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7BC0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558009.46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5637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373485.63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57691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2643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AFC5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19283F60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CC19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BF8B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558007.90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1D20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373494.85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279C9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6CC7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DDC4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4750DD11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4067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61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8CCB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557868.40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3296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374102.44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83DD9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950C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BA1F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59FF5230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D9D5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62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99CA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557865.27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B4CD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374116.65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ED6D4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441E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03DC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3FCF87DB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0D32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63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25A1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557782.77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6D7A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374100.63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D184F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A705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43A5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5C4E6180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BAB6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AABB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557646.44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B430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374073.63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76DCA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B96B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24E3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71A4D217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F521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65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C964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557638.45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E8A9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374072.07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7D0D9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3D06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EC26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4C6DEF00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CB30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66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D7C0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557624.39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CA40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374069.93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DD8CC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2B05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32C0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423F96C5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6ABA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67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387D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557613.95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F5E6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374081.32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6908E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4755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5AD8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13288BB5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7E55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68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662B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557540.05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703F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374360.83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F0420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E15D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9C21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2DDA2EF7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4690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69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D4BC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557536.58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16AF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374362.21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12C65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0EE0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8DD2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7ADC9C85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879D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8261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557501.68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9540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374351.67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8B7E7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3F75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4264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68560FE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DA5E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71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29E6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557489.45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3CFA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374348.38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110C7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D927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88F7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53DA26F3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694B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3086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557443.86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6BA9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374336.14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17598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9254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8059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3F4EE52E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5169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73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152D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557428.06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2BE0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374318.67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09218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1791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0119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3E89BAAC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AF91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74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1D57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557413.45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743B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374257.11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CDB1B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lastRenderedPageBreak/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E73B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lastRenderedPageBreak/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B578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4F6B3DE5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B303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75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5EF7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557402.38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FC21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374154.28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6498B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03B2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92E8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84C6CEA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26B4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76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9A07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557397.74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EA94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374067.07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03E9E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EED9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EA56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7D30CA5A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AF03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77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EA2C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557395.03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7B80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374050.70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C01E5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172B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C114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136F893A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FE9E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78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D7C5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557395.24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8EB2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374042.56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127AF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C1E1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C51E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3854CDBC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03C4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79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5513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557397.92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8F07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374021.80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DBE1B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2C01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0FC1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4B30F00E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5800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DB1D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557289.77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C2D0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373996.79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8D1B9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247B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57F4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117C1B58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62F8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81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99A0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557236.43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76F9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373990.35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0B44C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1832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23EB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603A55D9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1A90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82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D616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557219.77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DB42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374116.99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54E47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8DB6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6B21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FCB0639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C42A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83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675F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557215.46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9128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374149.67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96213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424E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7AB8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5ECE87E6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A7F7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84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7D78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557099.99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37EC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374143.52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27481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C29C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C1BA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75D53ABB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06A6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85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EE82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557091.60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E02B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374184.72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B877D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9B22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48A2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4A2B880D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B111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86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B949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557043.58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1558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374177.88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A031E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653C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9479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4C9D5CE2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F36A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87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0C65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557035.74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6B6E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374206.96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29F18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E2EE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9AC2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6E392D0F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11D5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88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FB19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557021.17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D4BB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374321.64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EA576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E94F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6376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7AB7FC1C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277D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89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C091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556997.05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466C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374432.80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6DFF1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A0BA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CC25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3962ACEC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FB81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5C57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556958.76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6076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374425.99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5EC34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36A2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CE74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623B3BE2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0B0C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91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B84D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556951.72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4C45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374465.01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CFDF8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7EE0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47C8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6E20E881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5475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92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D855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556933.51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1BDD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374579.42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D9DE7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F7FD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8E5B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2D6CA511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48CF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93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062A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556931.94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57DC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374589.32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81935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BEA2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1F91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355E081A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5573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94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0A5B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556983.53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310B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374599.37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3FF4A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57B1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F3C6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5A65081E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9938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95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C8F5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556926.38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3973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374765.91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C923E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2FAD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CD06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734D805F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53FE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96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1C5C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556927.86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C5D8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374838.88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D94EF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75CD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1203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26D60EF8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2A4B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97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6B39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556430.67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5567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374639.67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3EC0C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3851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693E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22153404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8FD2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98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4E92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556455.95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186A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374736.42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7E727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B69E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ABF9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37A0322A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325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99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D89A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556661.13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789A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374817.41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91419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4FF0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800B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27DD5F9A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14C4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708A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556596.73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464A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375002.14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66762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8F93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E5C7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7FEFBDA5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956C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lastRenderedPageBreak/>
              <w:t>101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32D9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556504.99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7F7B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374964.36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6A109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CBEA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A9AC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39D26C64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B537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102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E8F4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556498.70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C028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374979.63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96CBA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CEF3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0F98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42C8357D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50DD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103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014C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556466.16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A91F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375028.45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F02AE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6A56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4323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5FB90B90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8C26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104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6693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556438.29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E681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375090.97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C651E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0082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60C0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36F287FA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D800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105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5A24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556513.94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E47F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375317.34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AC876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91D8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E828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31D11B5A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7633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106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6870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556556.13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6108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375349.34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4B262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C1AF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2520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495A157C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3128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107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9AB4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556638.25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D1A3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375424.81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36BDA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D42C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7385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1EC9E1FE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71DC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108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D113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556721.69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A22E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375423.13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8D88C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83F4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0B7D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187716FB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F7EC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109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05AC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556773.56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7A27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375382.09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09A15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3CBD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05B3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38A5456E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96D2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110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D666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556767.83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F6E1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375495.13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E4F6D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9ECD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0428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6A5E3F8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567A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111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536B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556532.35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129A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375497.90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6D7D6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2F81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58CC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64BF2BE0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74D6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112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0432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556461.43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C080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375368.43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BDF10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9345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9CB0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1AAFF9BA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32A4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113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9FA4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556435.07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4364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375330.29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27D76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3D88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6A9E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3C700CE9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C180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114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1D82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556411.53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DB59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375304.73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B695F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6385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CC28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C2CCCAF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C2C4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115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A526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556392.06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88B1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375269.44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BEDDB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0CCD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0201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7954316B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5086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116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F2A9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556353.52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0881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375183.03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0BF08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D5AF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89EE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214C26FF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8D69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117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D87D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556345.00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04DC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375131.10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4472B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B3D3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79BA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4BA5FCD8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0D4B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118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E10C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556340.58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786E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375104.13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E3516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7748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ED38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C99F947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1CEA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119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18A8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556355.48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C16C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375086.74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40521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5751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AC73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5F8743A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CE04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4C23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556418.98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B50D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375071.43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9C717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7758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584E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157D36A2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F948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121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21FD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556417.27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C4D4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375058.32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E66C6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9B80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5FFA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A406B29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5A89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122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16FA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556419.55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4295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375053.09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39F44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1BC5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1FCE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5D98448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BC8A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123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E8B5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556438.00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3363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375010.71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3674C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E927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6DB5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32AA8276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4724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124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2045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556471.00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E181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374960.04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ED597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4D44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07A2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4037A6F1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BA90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125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F77C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556474.07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32D7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374949.03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4FB96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487E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E7DA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6283A62E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C50A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126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E0B9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556473.41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FE7F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374936.71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3B4F8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262B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0D68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500CEA77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B0D1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127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16DF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556445.31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565E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374829.12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2B3A5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lastRenderedPageBreak/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2964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lastRenderedPageBreak/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C441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7E77338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BB55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128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8A9D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556444.40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871C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374826.68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19CAA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3D02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5D41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7DC8D145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BE99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129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DDD5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556443.49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11A0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374824.24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FC2FA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7BB2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381D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4AFBE769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13EC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130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3065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556423.27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6A5C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374848.81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26DED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0049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C4F5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7F0BC662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9933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131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095C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556368.48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F622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374879.06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5C1CC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86F1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AF09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5EFE5C77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6AA6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132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3A3D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556341.70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1E71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374879.12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C6395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5245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110C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3E5E3DF7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E32D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133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08A3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556269.79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3375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374842.98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F233A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7565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9160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65A9B9BE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C14A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134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1486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556210.19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342F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374809.98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C52A6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B732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CCE7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BF482D4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79A4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135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71B2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556228.14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9237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374766.05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39CCC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319E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5539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4EF37C94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BB09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136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380A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556201.69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C608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374742.63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052FD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CB16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F12D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6EC02F0D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F20D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137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CBC1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556201.25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8974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374723.22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10976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4DF6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ACBF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3D14E6F5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A01E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138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6EDD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556058.94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EB6B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374543.97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5002C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4627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237D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7E044ADF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D1E9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139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C768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556055.09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BFEC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374539.12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AA537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0DEF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55A4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2B8AD82F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9565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140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2B8F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556054.09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E1E9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374540.84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8584D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06CD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B8F0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776E71AC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4585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141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DF69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555960.13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9074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374644.86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8BFCE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2FE3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FE05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58F9EC38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BCE4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142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5E1F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555847.92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BC9C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374770.30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9B954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7AF0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2350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248CA3C0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7F8B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143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C315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555911.27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D68F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374837.68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09276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FA4B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DDC6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3222C12E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2B1E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144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EAFE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555746.80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ED60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375067.98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4E131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0062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972B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58C77059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9CE5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145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E98A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555679.57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33AF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375180.67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A4969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F0AC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E232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41547267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DF6B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146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F02B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555535.70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88C9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375195.29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6295D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DAA9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5C8C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338E7721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5B9C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147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4D16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555449.45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2022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375164.50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A8D88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466A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41DF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B0F9C21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D042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148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4495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555414.68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E896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375173.36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A7630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4B84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E2F0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23C2BCAB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55D6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149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C1F5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555317.21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B22F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375132.10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A7B08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EDF6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DA29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78777E70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CA8B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150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2327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555284.22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747A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375230.89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525CB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798D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F3D8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1CD96753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A833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151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826C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555236.36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36AD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375566.66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5B04F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9C57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9C00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6EE3EEE4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DA26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152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C660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555197.70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2996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375620.77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48247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6A08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A3B5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5CAE0C15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0A30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153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C1E3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555135.93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0CEF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375750.36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FEA03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1559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DA69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B995C04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2782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lastRenderedPageBreak/>
              <w:t>154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8CAB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555167.19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6623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375843.61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2C29B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07A1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7BC2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29D8A7B6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BBC0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155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82ED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555137.80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96B4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375940.72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4A091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0893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C886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F1E05B7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6CCF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156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2872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555135.25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8F35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375952.63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CEFBC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5B49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D247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6B3E1AEB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DEE6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157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FFD1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555099.65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C8DF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376118.48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EB17E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BFF2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9110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49D8A33F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B951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158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4818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555120.67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A0BE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376206.53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6AFE5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6D96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E3B6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4E48681B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B8BC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159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DBCE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555155.57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5274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376223.64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00F68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BC8F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AABA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622C39B8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EBB5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160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6934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555079.94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E243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376539.61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FA4F4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7D1C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6739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4133C711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F42F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161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84ED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555043.51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4D9B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376658.04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1B60D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1BF6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8B27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6B277C5D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89B5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162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CFD8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554999.43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5F2B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376695.16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C25F3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8B73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98DF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422CF1A3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AFAD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163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6CC8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554541.36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0FB2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376596.12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01C80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234B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D1EA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6B9043A0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ECA5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164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43F9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554693.87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79C1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375939.27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B9597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6921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FDDE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115037A2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F3C2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165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259C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554771.12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B5CC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375606.59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2C8DC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06AE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2D91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5B366AC2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2EC4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166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E98D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554910.19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A230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375107.76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FBDB5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D98A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5241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FBA9D8A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A7D9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167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150B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554901.37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2592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375092.82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3948B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6951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2E2F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2738BB0F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A6F4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168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AEC5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554877.94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9129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375053.19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A9D39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E44E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76BA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45EE085D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CF16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169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717F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554847.19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0885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375033.49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AA734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D419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9430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7C385521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3ABE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170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7A2A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554772.18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6B3D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374971.22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CE450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FC24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D093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5C0C23CC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6C96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171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8416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554712.23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25BA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374911.38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398FE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13B5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F38A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3D5740EC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6227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172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656B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554738.15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9E95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374703.83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8E120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18FD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9329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53D64EE1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264B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173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DB4A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554757.77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8B9D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374589.92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E7673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2F19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B299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7A3367DB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CF83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174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B0DB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554761.27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A77C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374471.38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2EE81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4AE7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50E5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799A9F12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4375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175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CDFE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554750.82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650B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374437.44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39EB4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C1C8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F6FA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29F01133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5741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176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38E9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554580.44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30B5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374385.69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67DBD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2AEF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F753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66A1C8AF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0AC0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177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4E5A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554523.23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B38C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374368.32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DB623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104A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C4D6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4D62E33D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CD18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178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E9D0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554459.87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AFAD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374337.62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6207D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9241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A678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6AD18FC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4674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179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B4A5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554442.81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FB7E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374343.84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E2F7E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0DF2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E722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552EF467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4297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180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8146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554436.39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44AA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374348.83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1A7B6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lastRenderedPageBreak/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BDB4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lastRenderedPageBreak/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88E7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24550605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2E69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181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4FA2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554442.81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DBF6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374447.91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58BD8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2AFB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CD06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3AD64A2E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4C38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182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E30D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554391.84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397D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374444.35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60699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80B9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1DBB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4AFAED22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88C9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183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7754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554269.58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BADA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374537.02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2307F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B348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B085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3CB2E4E9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805C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184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331C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554191.88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9BB3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374644.66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02CF6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9962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17C1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1DC76519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494F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185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384C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554180.47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A616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374651.79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65C7E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7259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9E73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5B525380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E343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186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519E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554077.82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FDEE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374665.34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63268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8A35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FE99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3426BC0D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A2E1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187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6107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554051.45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2EB0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374658.21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FDB3D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A8FA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4A62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14C2FBA1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90AB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188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C55E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553932.57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8A02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374538.87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540E7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7A91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DF87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3A0451A1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BFAA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189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B7DC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554001.11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451F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374170.86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87C11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C792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FE8D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234141F2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C58F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190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CEC0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554002.20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746D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374135.67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4B94F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5EF6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F1FB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6A7C21A8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BA1C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191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B1AD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554013.02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1EDD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374075.05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D55DA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3476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68DD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20D220D5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41ED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192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0251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554023.31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D229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373974.36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55007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BED7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1CEA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6559C5F4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2536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193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5C5C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554029.80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1EBD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373919.14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2656F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A3F9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6961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47A23906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BFF4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194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E08C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554034.68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2E7D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373876.37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63758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6030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E4DF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1CE36A58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286C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195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953D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554039.79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226E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373864.07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AACC2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23D3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3E77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1D726712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3689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196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052A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554033.16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FBCC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373871.70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A6F6B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1342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9FB8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63E3D88F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8E3E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197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BB78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553984.40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CD97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373851.01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F63C6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38FF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6422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6F411C76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7C75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198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7CCF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553872.12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00B6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373793.26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36F06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720F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8206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1E03AC5C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DC86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199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E539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553775.19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898F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373886.28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1643F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F8BE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797B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32461A5F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8025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E90E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553698.03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AE5A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373911.25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A41B7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7ECD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5A20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791743F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E85F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201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5BA8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553674.90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0D10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373986.49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02EDF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2EA5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5EB5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348EB9BF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544F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202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48F4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553702.93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969E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374000.84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0142A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25BE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CCC8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360A7409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8AD6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203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125A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553677.38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ED9C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374132.69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66EA7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FED1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643F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69062D8F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2495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204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3B6A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553639.89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281F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374265.03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129D6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EE4A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7132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5DE3B4D7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EACD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205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A023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553603.72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485D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374410.96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0A031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E4C0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73BF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63762A8E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D74C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206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498A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553556.28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133A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374612.12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69615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8815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7AF8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4A475ADD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B794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lastRenderedPageBreak/>
              <w:t>207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9788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553504.83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0DE8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374897.54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5CFEF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6FD7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55DA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5C476042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59FC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208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FB12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553470.39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BAB1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374978.47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F5252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5D9C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04D6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79DF4A4D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4A20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209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8255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553405.30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DECD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375891.19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4240A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759F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42E4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310F84A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2725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210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8817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552942.10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C801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375883.71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B9B00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606E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36C5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105A5DB5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1F3D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376F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552594.69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7AAA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375881.43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9FF03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9011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B918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5158B4C1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999A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212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9998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552608.07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2B5E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375877.98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9B9DC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BFD5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208D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7FB3C5FC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B3BD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213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4486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552617.12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A7D5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375835.53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68DD4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BCC1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1728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5932A952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F5B0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214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490A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552742.07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D764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375575.75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09E6D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A7A7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8E9E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23CB9B10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69D8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215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6561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552791.24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117C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375147.18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A1751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D591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F98F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A38971D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8872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216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5FB4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552599.54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57BE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374768.53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02896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1D52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A86F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77E73D31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9DDD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217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17F8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552597.04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6AE9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374763.58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3DE00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85A0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1A51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3E37FDB1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378D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218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F834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552463.54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C3D6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374499.90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C162B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B5E9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8A11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36754184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C342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219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9DFF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552459.02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1BCC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374490.96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31087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DF1C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0ED8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6FC0A8DF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F26E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220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3CCA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552369.08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FC62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374313.32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11CE1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DE0B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2CBC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140993A6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B5E7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221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39AA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552365.00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FCA1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374305.26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87F4B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816C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F4C9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24AC8D80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1FE8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222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E55D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552414.07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0CA7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374305.84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0BA6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2946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5117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20F252CB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D3DF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223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1E1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552298.95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2781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374091.34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6612D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ACC1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593C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69995E94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EFD0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224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CDF3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552291.43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CF2C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374077.34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A073F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4BEA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2BA1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609C1011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E561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225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89F2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552296.28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E278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374066.94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F6532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A125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F8CD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1E309642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139D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226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4A28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552237.31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C027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373916.28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66404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7EBC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D3B1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6B83F36A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11E9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227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F850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552066.71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F7F9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373829.89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F7F9A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F216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1E3F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86BB641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E248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228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CA5D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552007.74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3E00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373750.87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771F3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B2A3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FE0B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6811A2A9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B87E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229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9437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552020.37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D2B6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373686.60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7EB95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59E0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D3A4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B41862B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A2AA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230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3FD4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552214.14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92D4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373521.19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A6FAF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B483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E564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1460E219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4CA1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231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A474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551978.28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D1DC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373500.38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C0A92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E747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76CA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7216E071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E83D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232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5AAA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551932.39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F80D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373226.15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E5AE0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101A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8C83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3430D610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D3AD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233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8658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551941.83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C219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373052.32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1A28E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lastRenderedPageBreak/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5EF5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lastRenderedPageBreak/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C8B1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6968A7C6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0F31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234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A739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552114.02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0AD6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372502.16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97B46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AF60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C92C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2CB3C7F6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946F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235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3A0F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552105.73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2B85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372433.79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69348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D1B6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12E2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341F3FFA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AFAB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236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109D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552073.68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40C6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372411.81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D5A5C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04E1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FC96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17BA70E7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62A7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237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71BF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552071.34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9010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372426.25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8BD1B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BC00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292E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2722F0E7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9FE3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238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BADC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552004.40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74F1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372414.89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0FE7E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FEDE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6B7B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38D873A1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0865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239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E88D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551954.95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402F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372409.52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26EF6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793C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E27C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FCC4751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8B0C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241C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551937.13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1F1F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372452.10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D656F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903B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0DD7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23DB9F49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8AD4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241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CD8E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551928.62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B15A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372463.86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97BEF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44D6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935A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33EA0ECB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A6AA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242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AEFF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551908.34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4F2B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372491.87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0D085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C36F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5617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891968D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64A8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243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4F8A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551898.98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3E49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372498.97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4C74C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E9E0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1504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1FE20B6B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9622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6940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551890.91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AD7E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372505.09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93ADD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425D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CCF8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504793DF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CC32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245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7098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551851.64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65F6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372553.40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6016C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18FB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3F0B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63967214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0AC9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246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A5A9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551839.73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18FF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372582.10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C08E3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DBB5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9C2E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6C95DB59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34D8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247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1C28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551833.19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FAAE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372597.87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B2F50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2E50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93CF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2AC00A7A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CE7E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248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A866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551795.76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206D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372624.19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C2FA7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D0E8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4453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737FC2C6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EA65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249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01E0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551780.31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D359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372634.28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D67B4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01E5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7A63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97302C7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0146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250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A76D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551732.60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D4F3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372579.67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51DFD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C5C6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1F86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3233BDCA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E35B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251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00B9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551733.16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8A23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372549.66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36748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DE61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0A4E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553DF39D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4AFE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252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BCE6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551723.63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A682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372529.21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ADAD1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9495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E3D2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2D46FBF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7A91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253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E0BF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551719.87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E59F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372521.13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F8638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CF27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F0DE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7AEB97E3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FA14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254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B88D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551721.96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DCC1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372507.81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A7CEC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72DE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9757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42F090B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EDAD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255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F7D2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551713.38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0D00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372510.63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88EDB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D2EE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CB7A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1FDFF749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AB07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256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03A9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551707.12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494A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372491.64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70CA1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C470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E409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2EB9BED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E619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257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3C9C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551678.63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0E05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372501.04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B258C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C51A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6A10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5AE1B76D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9908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258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AD5E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551684.89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BD7C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372520.03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0D7BD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1323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06FE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58A23ECA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6B2F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259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D0D9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551656.67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0365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372529.33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1C6E7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86C3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BCA0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7D064F53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FB9D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lastRenderedPageBreak/>
              <w:t>260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8C9D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551642.57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31B8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372482.92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52579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B7BC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885E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7A56C4A3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E23E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261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34AF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551636.71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0235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372463.64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9E987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096D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6A14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7586ADCF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28DE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262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BF93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551633.79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59D4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372455.14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ECFBC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4223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12CF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1B2E1F1B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6D33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263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29A8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551621.41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E54C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372457.15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7312E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6983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A3C0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6E73CD1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C0F9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264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0252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551618.42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EDDB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372457.63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D1331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62AD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69DF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52829FE0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4CBD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265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D77A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551600.63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465D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372457.13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39B9B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5737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C1E4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63F2DCC3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C279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266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8D10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551583.17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80AD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372453.43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44893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0F5E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6C28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4A536CD0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C057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267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BBF1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551574.09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F9D9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372449.32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E8752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A353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89CC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21802C58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23E5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268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E036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551575.85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4FC4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372555.86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0022B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0108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7BE6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426345BB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1E4E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269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7C0A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551509.20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6596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372562.68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087A1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002B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49DB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405C4612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6DF1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270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94C1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551503.82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A284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372551.48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86F6E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7B2E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7A0B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469D4D1B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8FAF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271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12BE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551504.36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D0F2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372508.78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B691E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C79D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B140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5E68C316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3CD7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272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F159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551504.12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C324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372482.37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08669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136B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D231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D88DA3A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0FBA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273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2621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551497.89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B2B3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372482.35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66CD2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98DD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2DA2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3A40C15E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8896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274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D412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551496.53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9B9E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372509.56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EB901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C112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B3BC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7EE462B9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713F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275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56B8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551495.10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C005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372602.98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6478E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3B14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5E94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31EA99E6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C4A0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276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1652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551460.11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19AB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372603.44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98F16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31DC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A2C8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51C1C1C9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EDB8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277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8B51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551462.13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9090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372727.92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C362D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70DA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3871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7AB0D9D6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42CB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278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4232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551395.17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54B4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372737.77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516BE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642D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F782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56FB1629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1E1F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279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7EC3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551394.84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D1E0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372970.07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66AC8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B4BE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ACCA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62F5530F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E12E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280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863B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551394.43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5384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373264.37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C8709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5213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6FBC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6E3077AC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063F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281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76AF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551374.24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08D1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373312.03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12D60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6B86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D436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AC3B565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C01D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282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F4E6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551316.49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083B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373378.69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9CE55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D7E5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4224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4C1CFD9E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28EA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283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66D0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551239.59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1D51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373366.45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91053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41DE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B703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AED756D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A781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284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E784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551159.43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8244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373310.39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4FA16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AD13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A1AA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37FF76A4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E9AA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285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F0FF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551076.46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566A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373206.45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F02EE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0598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652B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636468D8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754B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286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9898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551017.63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D0D5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373087.80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525D6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lastRenderedPageBreak/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93FD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lastRenderedPageBreak/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1C37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160E5B3B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724B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287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8A98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550957.50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C24C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372952.01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B37C4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7156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CB09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6CDB51B2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EB4E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288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E22C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550998.72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8527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372792.93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00E38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E71B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CEDC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6D6390D2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A086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289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1699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551067.00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D216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372718.20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70179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05A5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7B91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54B132E5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7CBB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290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EF60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551157.44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186D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372636.87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EE290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67CE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2E53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39292868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A5DF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291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2F63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551261.88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B712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372613.68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06CE3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E0F2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7A74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2CED28AA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000E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292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FD06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551240.53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AA64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372539.63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AE297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3960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0000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6A96C04D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DD6C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293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6568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551047.31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2740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372588.85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9009D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94DF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1E3A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2DCA5A53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C2CE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294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2849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550918.74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547F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372726.00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65733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C072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B7C3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463D1CF9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7E90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295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3D1A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550843.74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F46F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372615.80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25443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762B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2A7D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6906ACBA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D55B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296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D745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550725.66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41B6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372662.33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CC976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99BC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AA91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20A4D25F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D4AB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297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72A1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550667.45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67A4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372511.71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D483E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9153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FBCA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691D5684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7447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298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ADE7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550563.69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5C65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372404.31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7A1BF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4EC8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4116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70BD58B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CF09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299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6237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550561.00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AC9C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372213.03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B5FFB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E231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4C30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6F3593ED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BE6B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F2E0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550525.48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4E4A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372156.19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4EA62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073E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BA85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1479E68A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8DD2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301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8733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550559.59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9B7C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372036.31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D7970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86D4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4B0A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6646FD76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DF6E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302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4D8C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550543.83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DF9C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372000.25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32D50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E4BD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0B25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5A371E00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67EB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303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927E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550481.73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D6DF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371983.48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05F7E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C388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2093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16AC4CB4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6BC3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304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072F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550476.94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80CE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371964.43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4E910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E0C8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2E79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6B28F4EF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7409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305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70C8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550517.02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9293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371876.10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EA1A2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B935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0B2D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E86B850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95C1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306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E2A6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550486.09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E9C8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371858.91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77D00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324F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D176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267BC1C0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980E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307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2B4F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550388.93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6726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371796.25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EC19D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67DE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7CC0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3BC7A26C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4B0F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308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6329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550337.87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EFD7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371684.94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E32FD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70AA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13E8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F11E282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ECE9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309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964E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550233.35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FF1B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371653.10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8DB90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BF43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5823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28D90C26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B5D3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310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48FA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550212.22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6DC3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371643.11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C1EAD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198C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E100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1956C084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3C52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311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0321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550138.77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EF8B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371550.12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88C9F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7B18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2C5B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510AFE78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437A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312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9031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550114.53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8BDB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371520.34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2AAB0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AE4E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D1A6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487CFFF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110A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lastRenderedPageBreak/>
              <w:t>313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8559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550093.74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979C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371517.13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15F93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C382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43C3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10648969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3296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314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81DF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550086.56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3A7B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371509.85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5D66B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FB6E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8118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2C05DBBA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84B2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315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8C28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550092.26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AC1E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371490.75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CA7AF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9C16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DB50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59E2DC99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B4BC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316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70FF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550093.84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D897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371486.67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FA6A6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8F11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4ECF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32852BA1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5CDD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317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7BA4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550100.73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12C2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371468.73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7943B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E80E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35C3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7F0C94EB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7992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318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C3D7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550102.34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E200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371447.10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039D6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799B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FD1B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4C69B9B1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9F3D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319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CF56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550105.64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EFF8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371402.59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EB896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C2FB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EE4B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7615E3E1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59A8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320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64E7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550105.02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C024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371356.25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FD3E8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11FA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8489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29311F1C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427D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321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8918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550105.90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3097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371340.54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FAB0C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1AC6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F920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F5DE566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33AA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322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D1AF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550108.16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F4AF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371329.02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BE781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D30C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5384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72BB2A19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6449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323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2E43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550125.97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B1AF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371300.74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6DDB6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4506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C7B1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5C910CCD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AEDE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324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4A0B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550140.11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5528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371283.45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B2582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AECB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8891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7F4B22F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50A8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325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2F3F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550145.87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6AA7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371255.69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67F9C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A383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ABCA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2F100E4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4622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326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765E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550151.37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C93E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371235.27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1CD1F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6E27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A147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5FA7117F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BD98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327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4304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550161.89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D4C3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371230.99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0CE50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7BD1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DCFB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5E6555F4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729C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328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B703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550194.65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BF60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371244.43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9FF13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B4CE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1FAF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7DDA99B7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F606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329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17B4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550216.06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3070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371261.93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11573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08CF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C64F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3C3F3792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80BF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330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F368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550224.84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BBD4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371274.74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9E7CC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E591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DD63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47D5E80A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3BC1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331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3DFA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550247.48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8CC7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371307.02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891D4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F260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2438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26C10978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3987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332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D802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550279.43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A072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371373.01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11273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D90D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AFB8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3020D22C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511B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333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6750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550295.40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345B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371410.20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62040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FF58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AA09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53117416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BB6B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334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DE81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550321.34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EAC2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371449.00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E30AD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E29A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0A61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AF84DA3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F49C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335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D622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550329.94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C5C3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371461.23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AC48E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3713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B787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179E2E0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71DB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336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CA5F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550325.59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8BBF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371464.23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EEF02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3ED2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CD6D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5A9548E2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161C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337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0BDD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550328.90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F253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371467.43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469FA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28D5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4FD4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41DABC6D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9F9D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338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3857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550330.88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46C4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371465.51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A498A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40F0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01AA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43FFC1D5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B79E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339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1CBF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550338.62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9E22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371468.40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5A07A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lastRenderedPageBreak/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A258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lastRenderedPageBreak/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EE1F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1DB0DD17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BE0F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340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1723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550337.42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77AB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371472.19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B133F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E392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3117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4E111F90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E884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341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0071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550342.21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C75F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371474.11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552B4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2870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3D86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2568E42A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4A9B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342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063A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550351.27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B7C5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371475.66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D3C4B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ECF4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3B6C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136382EA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5E55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343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B27E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550366.74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6635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371484.21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EEB8E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FA1B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AEDD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6D73C5B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1FFC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344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D8A8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550386.63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7F07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371500.59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04757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DAD1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65F6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B59B8F5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3102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345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0732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550391.34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D783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371508.88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A2E99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A822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F902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13D5D8C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9367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346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C4F0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550396.84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15FF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371515.12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A7F8F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C771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103D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1427BF5D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A82C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347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8BC2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550399.34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6122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371516.44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3EB74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C8B9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51B5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3FF14BC7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520E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348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D5BF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550437.02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E2F8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371541.04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33B18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EDFC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AFFB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229342B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4D68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349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6CC9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550435.62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384A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371543.09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43B81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B98F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8BC3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62203A79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3134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350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7C42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550446.60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D7EA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371550.24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FD6F5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6412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D7DC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4648CB50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030B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351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9A08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550529.89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FBF1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371554.85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2DF14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4B05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E150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213BBC9C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C90E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352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EF94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550529.77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D13A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371559.85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78365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8AD9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8ED1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156DD3AF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F63E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353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81D0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550597.88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DC73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371563.71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1767B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B282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0F18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758A06B7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E90C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354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40E1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550710.02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D30E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371633.26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97EEF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7641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7112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5E8D96FF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09CD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355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E709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550731.39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18A4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371645.39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2753A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7E4B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E5EF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3DF6C0CE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6A51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356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8C8F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550741.21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167A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371657.58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1F138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FC7B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E61B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70CEB4C1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F823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357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2661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550804.10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38DD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371696.94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488BB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E46C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EEA4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4213D115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93FD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358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2A1A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550915.25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F496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371749.75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F9278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2B2D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423F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4FB81701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8E82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359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DD0C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550934.85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ED16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371760.87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56E2F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0D94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BD78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5820D2C0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76DB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360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8C2A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550940.08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F2FF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371755.70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10223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BAA8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A685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526C584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1FC1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361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1179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550999.10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29A8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371770.69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E0582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5FA0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4F7E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5922FBD7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40AB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362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B8C9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551081.90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E01C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371825.43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6353C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51CC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D0FC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6998F248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449F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363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5461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551148.91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DD7C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371890.12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B28A8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3A68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929E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0AE9F60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3A7E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364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DD48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551178.05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06B4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371921.72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F9FBC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FEAB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BDB7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3674B2FD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4DC1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365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D7E9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551170.34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DFFF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371959.94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12E13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1613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C9FA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7F7D69FB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3630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lastRenderedPageBreak/>
              <w:t>366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B22E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551169.44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7524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371966.23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B935B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0DAA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2302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131203F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7B60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367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ED72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551155.18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FC36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371963.38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781DC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DA70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E2DD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1012E462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EB88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368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9C9E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551138.32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313A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371957.26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50598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4669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0AEE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21BD9936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03ED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369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8BE7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551124.79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0943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371952.65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28413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1D06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4D0D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19F868C0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B67D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A5D1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551111.60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1527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371949.54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537F4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0899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B730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7C0E6E3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750B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124F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551102.60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434C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371950.02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9ABB5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D0A6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6095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4B280EB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6404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B8A0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551097.59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BF46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371955.38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C11E5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76F6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9D44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18ABFE7E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85CE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1309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551095.21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0B69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371966.59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99420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45E6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55F0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62D041DA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EE4E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0C73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551096.60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84E0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371979.49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5EE02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8AB8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A1E7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D405EB7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B3B0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599C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551103.45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8126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371992.57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7917F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5B44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25E1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3C788113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E5B7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7948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551111.56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B11F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372006.77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BCB87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BBB6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0610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641E49D1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C7CD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EDE4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551131.81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272C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372032.81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94708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6CD7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5BDC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3A01A6D3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2BE8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5091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551148.81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A26C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372051.09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F348F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FFA4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0AB8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6C9B345A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9B06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0A79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551143.22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A662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372061.76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D001E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A499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6767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16880EBE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4565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380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0DB9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551187.69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5DC9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372082.29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D7748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5F5D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566D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15073C31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A5C6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381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88D6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551228.80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6618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372114.05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8EE43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92ED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7F32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7A210259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CD94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382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92CF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551272.53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F29A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372131.18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E5D77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457A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2743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7DD57868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3FC2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383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D4CB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551288.86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40B0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372137.15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8C903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4697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E808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18311025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924E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384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A1E0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551328.49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E66B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372154.49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6F846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F4E5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D249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41A0CCC2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50EC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385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45F4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551329.70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8EE9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372148.76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67DC8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45AD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CD2D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70888E34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BFBB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386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4F2D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551331.52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463D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372149.39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70B1E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259D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D3BB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224CFAA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45FF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387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2895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551335.01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B4C5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372151.04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D2E08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B9CC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98CA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642176E7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F51B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388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E088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551346.61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B403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372103.89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AADE2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D8A4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E6AB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2CBEA055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B562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389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4248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551388.20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92DB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372128.89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BE946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0FED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C705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3E9AA288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9B7D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390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EA09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551426.71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30FB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372152.17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E403D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3217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728F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63A4498B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A145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391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B651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551397.15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2C7A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372194.20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21B67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1E7B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2C17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E5C693F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6417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392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B837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551396.99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F86B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372194.42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0A2C0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lastRenderedPageBreak/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0926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lastRenderedPageBreak/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CDCB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31E9BCC5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E46A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393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9CB1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551399.17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1EBD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372196.59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10B1F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4555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AC37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0837856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B93C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394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20F3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551406.83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D9E0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372203.09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504A2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F7F4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20C6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59B7C218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C1A5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395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B3DB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551414.74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A9C8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372209.58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47A42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2EFD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744D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24745E4E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DE71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396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7251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551422.88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5AA3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372216.11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F9376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8F86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E356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795E7F33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2A9A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397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36B4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551430.94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71CB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372223.11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592D7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F0D5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F5DC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1F962C0B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2BFC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398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4706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551438.66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8752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372230.79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36EA7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8BE7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F546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4706DD8C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46B0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399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BAF6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551445.87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41E6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372239.21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EA95C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40FC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D371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21CBDC4E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E112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400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6234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551456.21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4F1C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372253.61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B361B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77E1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D928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2701D1B5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F4EE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401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331C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551457.85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9D08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372257.37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0883A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70F1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A75B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10F49B34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6CE6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402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8B0A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551462.55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378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372266.81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54B12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DFC9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0A4F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4C6177C1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2D1B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403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4195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551467.77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C2F5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372275.75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0DA32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F95D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45C9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74E90CE5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C11F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404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9E4F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551471.57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155A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372285.13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EFE64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23AB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43A9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59F6817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09D1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405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629A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551475.88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7F5E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372294.15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0A442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A6AE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4856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424E925E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8E46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406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EA65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551479.79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06BE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372303.30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7CF36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52C4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F60B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8114BA8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1EEF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407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9A39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551482.16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5CF9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372315.98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9B7E3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045B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098C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5E35A78C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0253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408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0061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551492.34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5B3A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372258.54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9388C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B45E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4755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2B07B59E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9A11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409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CE0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551523.29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A72A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372232.29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D4C88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DCB6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131F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195ABA52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F27C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410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675D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551605.05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3331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372235.13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CA4FF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28CB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D76F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4AD58343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A8DF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411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6179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551625.27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3352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372435.74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9D47C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953F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6158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3E8541E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96E4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412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8FBA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551680.80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A14F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372424.42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27071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0616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6DCF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76E3E972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FA89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413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36A5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551839.83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3825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372371.74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D3D2C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07F7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7318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75EBEF15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FBFB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414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A885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551857.85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DB95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372363.85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D085D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6C0F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65E4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89D67D9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FED7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415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4E8C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551867.17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32DA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372360.28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C2AB4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F019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D2BF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211B5B8E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5A8A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416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301B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551876.42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4B34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372356.72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EE0C3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1547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2E30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4761C00C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4274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417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3E70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551885.83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394C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372353.81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01CFF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50FA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6F35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E6A11D8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160B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418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8ADA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551895.00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A3FE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372350.38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233CB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9D97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8D1E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57B84C18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B4D6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lastRenderedPageBreak/>
              <w:t>419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5629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551904.03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577C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372346.78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0FD9C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E2E3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037C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4CFB77D6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C122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420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14F6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551912.61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068E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372342.97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54620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01C2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50A5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7BC17BFE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135B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421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699A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551921.57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266C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372338.69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DAD79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4B1E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8E40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1449AC8F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EC51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422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C137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551930.14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2BB3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372334.12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49BF9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0706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419A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69498215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DB1F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423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0CCD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551938.56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EF68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372329.17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34E49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F32C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C5B5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0437D83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044A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424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73EF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551944.85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78AA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372325.97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02634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66F7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DC74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4C6C3EB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2C85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425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C322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551939.87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C0EA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372315.03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A0CE1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CFE2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E5BD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5789BB02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6BC4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426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2BD1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552009.42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C595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372288.34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C5DD5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89E8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76FD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67D78F8C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80EE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427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058D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552008.84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DB87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372281.74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A0D63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0615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2057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66A9F1B8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AE35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428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09FF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552012.71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6211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372281.70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F94EB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0CBF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EBA3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11E54192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B0CB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429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39F6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552011.61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6DA8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372270.01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96785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53F4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A024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3AE77439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13C3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430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0742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552002.20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407E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372170.45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F202C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2253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B1BD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6872FD7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2913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431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AA58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551955.01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D1A1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371671.39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F9DDB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7B3C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97FC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61180091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2EFF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432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CE50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552058.77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AC82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371663.48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E84F9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00C7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AFA1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7D86FE01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AA2D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433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564E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552154.94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D9DB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371644.77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7F8C7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FC3D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89E8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660C2E60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B5F7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434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9BEF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552162.59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074D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371643.10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FCEF4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30E8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0369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58162DCE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C170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435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D54E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552171.55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EA2B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371643.85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62CDC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3EC0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2CF4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39078162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82A5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436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CB7F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552234.30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AB50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371637.46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FCB1F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04E9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3A0A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1B9E012E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B6E7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437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960E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552241.43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6AAF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371643.99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9E961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AD65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D0EC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207822E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FFD5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438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7560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552377.22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B95A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371619.42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8ABCB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33DD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8830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5F9EEFE6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9E1F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439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FD1D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552521.68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1627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371825.05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C69B2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F972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568B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E2C40BA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625F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440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B65A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552594.56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760F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371977.32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F4DB3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4BCC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B9FB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28D38B8D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BC6F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441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D79D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552617.99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884E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372060.61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F4A31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DFD1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3132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23F030DC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D70C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442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C198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552629.70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BE8F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372150.41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644D8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BF3E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7B75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76F91F0B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F359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443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8FC7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552634.34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A23B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372150.52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81B90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62A4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0736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39910EB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8F24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444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2EB8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552634.31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359B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372151.00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48A21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401F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CECE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7E2AB162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AC77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445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1D2C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552702.84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FF3E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372154.03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C0BE7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lastRenderedPageBreak/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17ED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lastRenderedPageBreak/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C342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8B3C7D0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3F35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446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C0CE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552708.87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6E24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372564.83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30BF8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EE49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430D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74C9B15A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5202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447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F246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552710.71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3574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372566.34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942C6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36E1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318C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54F8070A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5B29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448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1567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552731.80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E3C8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372583.53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54DE7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A739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1CF3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32388D7F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2E72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449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B42F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552759.68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528F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372606.37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08142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BCDC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1BDB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7CA40DCD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8FD7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450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02D7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552801.94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C543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372640.86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8A299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2736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28D5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1E36053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2663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451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7FF7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552893.13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FFD2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372715.14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080BD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7A0E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3F03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733C76D5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30AA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452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D3D0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552894.99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A3C0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372834.95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CA521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7AC0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E8FB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36DDDB47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7C64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453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EB09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552895.00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8809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372835.58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B145A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88A3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AA7A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0DDB92D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1FC1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454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0311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552928.78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8A85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372862.90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DADD2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24A4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92CF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43CDDED0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5997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455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E155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552946.25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5BA7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372876.04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F5DD9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FEF8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5C40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4D517386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9BA1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456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4C6B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552946.25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93E5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372875.32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8745A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4931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C811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350D103A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9B48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457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022A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552947.08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EE2B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372778.83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C9C91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F137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B475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3BB82B68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4545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458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379B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552993.25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08C7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372778.13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87850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C3D7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E3AF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5EBB79C5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6184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459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E8AC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552998.61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DC69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372747.06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926DC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4BE1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DF92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1CD7485C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B746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D543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553011.34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539D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372668.37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8E836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14A2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7125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A12F8D3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FA01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461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DE58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553017.61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A5A7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372630.44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D171E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CA0D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3CBE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665D0497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0733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462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0160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553020.99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94A8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372610.03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DFEC9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41D4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4898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2AB1D131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5FB0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463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D3EF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553022.91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6A09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372574.08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BA689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09BE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9C75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4B663E24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3044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464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778C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553025.64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1162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372523.15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AC46F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EA50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CC03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72634658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ACE3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465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5AD0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553028.24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AF2D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372474.22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28556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1F14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33EF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7C6AF96E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E9C3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466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C131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553030.85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5582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372425.41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2F714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D953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2BF8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49EFEBE6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FEB2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467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DB45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553033.45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CB17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372377.90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11B17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91AA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0FFB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5CECED79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9A22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468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ED3F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553037.39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57E4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372338.53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90B7C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A614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384D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D5794A6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F16F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469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1040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553242.29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47BE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372329.22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11977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AC2F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59A2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352FC656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E6CE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470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500D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553237.22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EC61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372387.72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18BB0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8AF0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FCCC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6A3D8010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8953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471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0BC1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553232.14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B994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372438.53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47FCD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7C61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772D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324B5B11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6DD7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lastRenderedPageBreak/>
              <w:t>472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B564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553225.90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8D9A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372489.36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28D92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DF2D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9923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3751D2F6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1642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473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C293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553220.23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64F9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372541.70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9270F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C28F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B6BC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2E94FF09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6E6E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474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52D5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553207.94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870D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372586.48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EB278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1537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B59E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24F7EAA8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8C95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475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217D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553203.14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9037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372585.08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607AE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15AF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C0E9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324A1C7D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1ECE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476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AF4E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553201.15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2DDB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372594.95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1C454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5791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4735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73C66BB8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3A44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477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117F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553189.48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1747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372651.29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CC360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0402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9B87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4AF485DB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F5E6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478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5E9F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553176.87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E74D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372713.14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42A9A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3240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9B7F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3E1FDCB4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00E2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479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BE81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553154.18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30F0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372818.69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519A6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5CA7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6582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64973607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2C2C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480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6260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553157.65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DB20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372818.48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4C947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AB54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97B2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48D7F8BC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08BB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481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D289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553131.84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B611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372910.69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91563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6430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5D84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561D21C9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E1A5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482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45CF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553109.89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FF4E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373003.80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42FF1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0167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A3B2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1AD333D4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6003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483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278C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553312.22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F178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373165.99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624E1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1A46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BF28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40B4657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8143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484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D92A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553310.46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EC08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373179.95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C713B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09FC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E69B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43A37FDD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6207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485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768A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553305.40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724E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373220.04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EFE4C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E575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8A7A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7067A2FB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D19D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486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58E7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553323.88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870E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373225.42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14FA5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9707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B708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66C7E55D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4782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487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1A16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553327.95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A636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373193.98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37475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7556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4A41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4CBE9B33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706E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488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1089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553329.75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34A9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373180.04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081FB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743D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257C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5B3364FE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4E3E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489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899E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553335.99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4B2C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373185.04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AFB79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E048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FC7D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5E88E046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639D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490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5D79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553372.14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C26E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373215.90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C3E9B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ABB5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1DC2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5E2EFFD6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0B82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491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6223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553399.59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A59B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373093.54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17A62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0C97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D6EC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333FE0C1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99C2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492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8046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553402.61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D5F1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373065.85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52137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7EF2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DAF0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12F46C16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E1DB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493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6A18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553415.58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FFD7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372986.53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C2310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9EC4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B882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342FB29D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348E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494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FC51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553421.05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9E08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372961.85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7393E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BBAB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6EB5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20FC00A5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3FF7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495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D18B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553434.80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9975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372886.17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0D328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16F7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ECC9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2F96C0D9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1857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496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A2A0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553441.36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B3BD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372849.65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467B9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C074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F742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5BEFBF02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11AC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497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D04E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554065.45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11B9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373267.11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CEA6B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9CDE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E131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709E4104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FA58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498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D811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554086.70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EE5F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373161.15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80F10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lastRenderedPageBreak/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6C1B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lastRenderedPageBreak/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2485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15B16896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1299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499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6734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554099.30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165A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373134.23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68A7E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BEC4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5086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7B033550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6094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F9B6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554111.03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97C6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373088.46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59DC2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1F35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2397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2AFF6AF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128E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501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B4D6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554226.26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4812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373007.81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C1CEB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E5C7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DBC5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21ED1601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7423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502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3D2A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554218.02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55AF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373003.21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05B3B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8864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4333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223A3574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1DC1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503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5FD6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554235.89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7537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372969.14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94682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2BA0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6647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18F3E666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16A6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504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B9AE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554253.58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3681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372974.60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C1237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3B11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E2CA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6E128BEB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AA7D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505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5428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554449.58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574E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372941.32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2AF8B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5110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A455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7E810056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E9F7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506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99EF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554475.68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4E6D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372939.40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8900F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B740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E1B0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684028B2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6E70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507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A57F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554463.91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D060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373036.65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C3074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B8EA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DA06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4D9A7F7B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6303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508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4C25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554463.16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04FF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373040.67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855D3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1681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38F3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524097E7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9829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509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41D8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554452.45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D4D6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373187.12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F83AC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B1EB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7673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455B4A1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065C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510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DCD4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554598.42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9D16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373221.80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3FCF8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C7CA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7D6B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27533E32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F3F2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511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6C3F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554558.97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98E5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373350.67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55EE4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623C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73FB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4172366F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5D64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512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A8B5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554707.17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0FDE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373511.54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A14BC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A4D8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C4C9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7B46C177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F1F8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A859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554781.93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4E1F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373423.44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E1D05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C238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CD72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7B949669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8EB5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514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84A4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554648.90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68D6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373279.73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BEC82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CF84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D15A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7A91A385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B25D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515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69D8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554658.70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59B9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373216.37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E79AD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E8D7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5906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7CF6EB43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B18E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516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846C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554657.67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0958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373183.48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5A706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56D7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64C3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50C7280B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C714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517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1DE0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554791.89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E647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373146.84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1FBFC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CAD9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C58C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78B93164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80A6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518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32A0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554796.17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FC22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373172.37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939AD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668F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540F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41C3C7D0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8D35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519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0C74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554799.19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A202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373171.86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02978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3CE5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0A3A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7146A147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5579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520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E44A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554815.95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D6E3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373161.38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B5914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5273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E1F6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7CDD43C7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6273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521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B3DB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554850.52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BCCC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373168.71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AED30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A4BE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F250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24211B66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E32A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522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96F1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554878.80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83B1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373185.47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0E5B6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93B9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05D8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516390AF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4EE9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523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2358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554891.19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D577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373185.78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21426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BE96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6923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A6688A2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2619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524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7AE4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554951.14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5EFE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373189.40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0378C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FC12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230C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4AAED297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45AC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lastRenderedPageBreak/>
              <w:t>525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AAF4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555019.61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1FDD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373205.79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522C2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3690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0476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45C35DF0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1C4D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526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9721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555044.59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A3A6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373180.94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FC37C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B30C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A4B9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4213B5B1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797D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527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973F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555102.42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2A89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373206.32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B7FBA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FE39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B6D7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1A5ABF42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E0F0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528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2930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555121.82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00C9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373215.85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0303B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741C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3D40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3462980C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7FF6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529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DBD4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555157.44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322B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373251.47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86D54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6D99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7AC1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503170AD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FD11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530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512D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555197.24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0470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373303.84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29743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1C18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9356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59A36DCC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C7DA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531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D639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555252.76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224E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373348.89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E2FE5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041B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5643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625B81E0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80BB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532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5644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555313.52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610D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373386.60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05E98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9D54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8838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76EFE891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25D6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533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6B30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555363.80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FEA3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373398.12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825ED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3E3E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B7AB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225E055D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9E91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534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06FF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555370.08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4821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373403.36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F9601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A828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F1B0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6429E7CB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07E7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535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FEE6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555385.27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A8D9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373516.49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7747D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C989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6564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6BC3D368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E417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536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17F1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555416.17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4820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373630.14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DDC26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39D4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4C5C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53E6D79A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2298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537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F02E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555424.55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FCF0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373662.62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641B1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310B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45E0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48019B1E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A123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538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A086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555429.27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0F5E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373703.99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6E913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85A7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2610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5FF5805E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8A99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539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FAC1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555463.84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A208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373794.08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F0AD4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F1F9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B9CA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12856488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A7DD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540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AD6A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555491.07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9C94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373825.51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C090E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42A8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FC7E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3B3C6B50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E66F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541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FBB2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555513.07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AFF2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373829.70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BB2BE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5091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A070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7FED01AC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DB8C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542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56BA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555552.65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0A21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373832.22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728D1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5B95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2EE4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36AE5886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60D6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543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E2F2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555558.38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4684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373834.67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13599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2053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E59F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47CEB9DC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6CB2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544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D1D3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555562.30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5C23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373832.84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84A31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2F29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1A54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167D6D7E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D0CA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545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C4E4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555579.06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4805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373826.55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C756E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1BF0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B112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27539BF1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E455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546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6771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555608.39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3837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373791.98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6A14D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6EE9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C458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5460319B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22ED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547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CA49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555634.58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3C3B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373771.03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85BF6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CB86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BC8B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736B743C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BDD6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548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986F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555666.01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AB32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373771.03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8A735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3584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E3BD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4553B2B8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711A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549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D87F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555695.34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4F2A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373777.32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DE328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645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69D0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1DDF4576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C234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1F38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555739.78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80CE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373800.64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40715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0A99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5D9B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4F3B7629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887E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1653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555750.05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46B0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373764.62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A13E1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lastRenderedPageBreak/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964A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lastRenderedPageBreak/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6F9D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45C55E39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0E08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3835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555757.50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3C0E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373737.79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C659C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3100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9B36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486DE2C3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C93B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A9EC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555757.87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9277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373737.85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B8913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6620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AEB3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BB1BA53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1278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589C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555786.22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48D0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373742.23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36D01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9BE4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611B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3DFB2DFE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5C1C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75E3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555901.24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6079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373746.66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D5098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9A7E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BADE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292E3BB0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0302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44D6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555941.59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9CD8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373748.21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E3923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2DB0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9FAF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2E8F539C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493D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9B00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555984.80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394B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373749.88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C76C8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5DC4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F7E5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329A64F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7468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9DED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555984.90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5EB1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373737.79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8B229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7C2C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9590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10B2D1AD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DD7D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F888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555985.15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5F0B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373706.40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0B3D7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FEF4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B957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F401A84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2979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560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E491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555985.39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7751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373675.80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2C201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9560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58D0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3B392663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5ECA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561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5A7E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555985.69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80B5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373637.24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7ACCB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CDDA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158D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60CE3CCA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2835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562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5CFF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555986.24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7058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373566.59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BCFA2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9272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10BC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4308E811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F0DB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563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CFFE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555968.81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1975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373574.09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7790F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C24D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E37A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5743E60E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BA01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564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8F92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555965.95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C325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373551.44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47BF7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4815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26D9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3C7802C6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D8A4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565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F259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555965.85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2744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373548.82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41193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3144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F07B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70CE246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F331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566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8701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555964.36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1280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373508.75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9702E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1743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55F1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2C64BBA8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15BC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567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A3AD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555990.41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0B66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373508.27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36FC1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3182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17BB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1D796E5F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FE62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568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C98D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555985.07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05EE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373495.98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67660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8176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735D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40E5FA1E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BF04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569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CBAD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555984.52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9948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373407.33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44D53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71EC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57A6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6E347077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920E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570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0D74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555983.70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F749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373276.78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8AEBA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408A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D153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54EE761A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B852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571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F459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555982.95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D7C6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373195.48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A97B9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B43E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A33B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2A2D063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5AAF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572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DD38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555999.65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8A22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373194.88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2AB21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C0AD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8019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7F7C9F79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10C1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573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A2CB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555994.63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36A1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373127.60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8B729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7877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3FB4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54D6AABF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ED16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574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349C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555960.06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26BE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373097.58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151A1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584D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6603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10305C02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1502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575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BEDA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555955.29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946E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373018.96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21C4E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4B70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D4C9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1786E0E2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664B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576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2657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555933.09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C88A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373019.50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2A458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7704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A2E8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2275093F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E05A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577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BE9C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555935.66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458C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372943.31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E89D6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A8B6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355F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24DA0AD8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071A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lastRenderedPageBreak/>
              <w:t>578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5F81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555951.54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BD9D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372471.84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098CB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28A7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71EE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37DDE4E7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EC26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579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4E3A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555952.84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D54C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372471.03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A4676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DF37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2C07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518C41C1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345B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580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54DA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556017.56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FC10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372462.59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DE5F8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C113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C642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583AC387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36B6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581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CCDB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556028.63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C201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372170.31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83148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7549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5495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D453103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BEBB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582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F4F0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556027.93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7C78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372168.46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EC69D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6217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EC76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2FCAE050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5EB2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583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BE1D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556097.06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382F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372152.63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42ECD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4259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4129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5C71337E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C174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584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6042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556108.62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AA56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371599.08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7908B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10C9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C226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5EB2CB67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153B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585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4B53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556301.87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9125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371599.08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25EA3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57FC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4238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1A4DC971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2097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586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19B9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556323.06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A60F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371772.55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5F835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FF05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4AA8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19868478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5BED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587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6AF7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556691.09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764D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371772.55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5684C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F08A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C78E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00C9E46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4A79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588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D337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556701.78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BB17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371415.11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3471E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C288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BD30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688012E9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0A34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589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45E9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557195.88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E9EB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371429.25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B27EC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75BF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07E7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5C7834C5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26EB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590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DC51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557201.00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F953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371381.06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C5B37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4069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E0F9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791684C9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D568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591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CBD7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557205.50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DBBA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371321.47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4B057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DB5B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0616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762B44E0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10C5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592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2CF5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557214.75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98BA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371265.62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E9AD3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6436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3B8F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4EE39137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E363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593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2CB1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557176.55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6664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371207.00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FB193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C3C2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D7A2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51124960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6D88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594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D7BF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557225.44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8E90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371152.41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F8907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8BE3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51FD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2713AEDB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5C76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595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FD15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557220.94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E303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371106.25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DCB95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8062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08C4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3FF4A995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7E09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596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F392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557219.44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0472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371075.62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6E05E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A1BE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DA87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417C29B9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A967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597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C1FB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557219.69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87A7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371050.62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E93F9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F9D8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A6D3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17549848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9832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598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8A2E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557220.14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DE21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371005.48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851D8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8A71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F964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755E1FA8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2B30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599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A3E0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557272.62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B48E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371005.62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860AA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1540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1EE4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57157B37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16D6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600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E447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557268.56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5200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370292.30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9CEF5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56BD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7D57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3B8E603F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4DB4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601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CF4A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557333.24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29DF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370287.62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394ED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533C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FF2B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7A8DA2AC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F129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602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95CE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557336.15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D3A1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370266.81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B7FF1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821B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2F35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78B63E9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6936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603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288A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557391.32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1302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370163.24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13EEF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8067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D643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66DB2BF5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49CC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604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ECAB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557460.05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4B60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370140.49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951E3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lastRenderedPageBreak/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755C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lastRenderedPageBreak/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32EE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5279D564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2404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605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7C6D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557465.86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32B8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370121.13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992C3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02FF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BCFA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415F6C20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C3F4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606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3B05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557466.34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048D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370102.26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6BD58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A81A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CD5B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58EA9E2D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3ECA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607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9B0A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557376.80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A100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370022.88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54949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95BA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DB8E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4EBBB290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309A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608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6155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557336.63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CD9D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370012.24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DA190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BDB5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A842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37B2C668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E309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609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A77A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557287.27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E26D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369987.55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54E77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FF9D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0289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114FAF28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2668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610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47F0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557290.66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AAAB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369973.76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38FD6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1D36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87F1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34EC5877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F4E4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611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B9F5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557324.42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D7FE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369963.94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FFDC8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7C51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0B85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66506C56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AA0E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612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C79D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557358.78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A18F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369920.62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CDE53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9F62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46A5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27E926E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90C3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56B5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557382.59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3197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369917.40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564B6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5A2F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89EB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713876B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42A4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Граница1(2)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7A97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DDEE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D0A2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A4F0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6D05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106FF7C4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EBB9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613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F274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558271.06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3D5E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370362.20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27881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5C86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6D61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3B4B0694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0D1B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614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A96E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558271.97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BD69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370362.60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41AF2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AA9A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C440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7F333A8F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8389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615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047C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558231.30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F9E3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370474.39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4E7BE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B160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7DDC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218E7FD2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A6D0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616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62AD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558207.84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57C7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370466.46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43087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6827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8A7E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1B00AF30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A5D8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617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2CD6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558200.09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E954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370464.51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27D3E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B9E4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49D3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3E6B169B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D743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618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1440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558192.66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B30F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370473.27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2093D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921A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D023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24A9490B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F003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619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90C6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558196.88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CFED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370475.36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965E2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6588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F338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2161BE3D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3F3E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620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0B4A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558191.50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EDB9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370487.29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BB5F4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03A0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E864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B234C1F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BF46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621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C609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558191.06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1A79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370488.57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8256E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095F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54C7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2DDB58CF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C016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622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E927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558180.88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625C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370484.37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49D8F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D555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07F2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AF6AC97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ABBE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623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7F22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558174.96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0819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370481.73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8D1D4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6868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40B6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E6DF0DC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7D07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624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5DE4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558152.29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DB46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370548.96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E55AB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945D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8C58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6D4490BA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DD93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625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34D7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558163.81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01F2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370567.99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71EB6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2114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D662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26386B5E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1100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626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FC78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558088.89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5BBA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370694.97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C4E41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2FEF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CEE8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36CE0D90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BCE5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627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6B2B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558066.25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4218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370737.13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61CB8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883E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A071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45D5DAB7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B26D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628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E555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557995.04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D6DF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370736.01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F36A1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F78E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F366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3D79976B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4702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lastRenderedPageBreak/>
              <w:t>629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F618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557994.83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E792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370735.98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B7F1B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7D46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D141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4EFD654F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2B98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630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3C80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558007.24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DB50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370699.58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7549E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6014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BA60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51DBCE3B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470D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631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9226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558126.48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A65E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370401.62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DCA9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215A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4EAA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250EC786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3900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632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9AAF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558134.77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0D61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370405.39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31790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BC0E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47D1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59539000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9368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633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D7A2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558173.43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45BA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370320.09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DBB15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F208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F6CF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7EEEFD14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8352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613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BFB4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558271.06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2974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370362.20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1334B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96AD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45C2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24951FE6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FF71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Граница1(3)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69C3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3138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0714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60E0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4F19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60C6BBAE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57FB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634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15C0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558308.83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5775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371737.44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091AF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1C63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CCA3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227F26E7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AFBA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5B9D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558309.18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679F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372147.33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0E580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115E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1ED7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4BF75D89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4226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636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8323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558310.44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A4FC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372153.27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45FB0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7B23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CA23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6EFD996B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C36E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637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2DF2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558309.36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7039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372154.22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111A3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EA85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D749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40ADFC0E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3874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638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A37F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558301.09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1D1E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372161.04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E5639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E913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6A46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4A83117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B697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639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B00C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558279.52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8E13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372180.44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5443C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7ADA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DC33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60B0D0E6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FF3B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640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6258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558279.02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96DC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372180.89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62431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75A0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5531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160ACE70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AEEF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641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DF9F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558276.99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AF47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372183.08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11F26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4A4D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469C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742E41B4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E5BA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642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FF68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558259.04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099F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372202.47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F702B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F20D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C0F2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6FECD07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B7DD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643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881A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558245.74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2622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372227.99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CF38C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8193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C97F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285329DB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C476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644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C2DA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558237.68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06DF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372255.81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7275E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E398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2F8E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102A78AA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9870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645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E1AE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558231.68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A86A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372285.54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B943E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312E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9C01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3DAD75CA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3CA7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646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B976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558227.27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CA95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372307.49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8E3F6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E5C8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FE91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47C9E028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C91D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647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3953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558226.54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039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372311.14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7BDC8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8856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1F7B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FF07872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937D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648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0471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558218.68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40D3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372337.60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C5C0A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3A9A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1149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5F8B9495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963B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649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4179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558215.57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9ABB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372353.39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E27D6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AFCB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E706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1831436A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FFE8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650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5730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558213.69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B1E3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372362.97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35783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0F82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CFFE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1152E853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409D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651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9FF6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558208.75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8EAA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372385.78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E5A97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6117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A094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4C34733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771A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652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EC6D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558204.18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E028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372405.55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42DF7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441A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7BDA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2B38C620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F245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653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26CB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558201.46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137B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372416.73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25644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46E2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2CD4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613AA918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5841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lastRenderedPageBreak/>
              <w:t>654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9C86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558197.31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A64B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372433.75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6DB5B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A1D4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22A3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173A0247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5D62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655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4BD1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558187.63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6833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372465.75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5358B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3D76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C912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32AFC637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6279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656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9EF3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558182.13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A507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372475.09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DD673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8BED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EE9E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26893923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4058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657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49B7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558174.66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D813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372487.79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227E5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12FA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E84C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65ADE353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1C20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658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CE62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558165.96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7143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372497.35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EF026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FB2C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B49E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5A536BE2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6D5E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659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89DD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558160.51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D01C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372509.74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AD921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8C80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E133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3E63446D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EAD9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660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5862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558155.24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8E81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372521.69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C138B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691E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79BD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356F80D3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4ECF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661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320E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558152.95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357E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372527.12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10202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6B13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93E1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678F072B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DE65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662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B2AB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558151.36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3944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372530.88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BB4FE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B484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04A4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33AE22DA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2FA6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663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E007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558143.06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4993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372560.38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5BD0C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263C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BA5A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2535CF30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BC75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664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BD6C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558140.31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C9A7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372574.66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F9EB3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82B7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775F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31B1BD44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367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665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908E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558139.41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7D8F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372580.82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C55E6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8394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A927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1C0ED495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B1F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666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64FE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558131.78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3744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372632.92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1C110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8256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0C3A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F29469B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E15B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667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4198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558120.51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3EFE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372713.93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6B8DF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F21F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6201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143A7537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669A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668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FC7C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558118.65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F887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372727.32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30409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EC02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DC3B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2B9439EF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F6CC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669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C4E0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558116.74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95C0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372743.70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D1079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DE32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0FA6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38DED6EA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F55D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670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D3F5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558105.27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4FBB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372842.17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ABF3B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7033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2309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2FC27233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7A27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671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1097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558097.35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62B8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372905.58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16E9A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CF49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F4AB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14AED051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3E3F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672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C977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558096.33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AFD2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372913.00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DB97A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132A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1B08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6820C07A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A64C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673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A013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558099.30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D4E4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372913.47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1F070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1B3F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18B7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2D994DCC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4FD8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674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E415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558097.28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E5E2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372926.70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F086A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282D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2E43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4232BCCF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A59B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675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0635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558099.05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02B1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372929.81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10DEE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04CB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CAA0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43A544F3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21FE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676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DA39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558099.76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9180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372931.06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B3494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D1DE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0345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5A9125F4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2F97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677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9263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558094.92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CF47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372980.35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B27D6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415D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6651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1D5E76B4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9F29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678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B278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558092.57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815C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373010.28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81B74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218C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CF92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7B39683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C99B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679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15EB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558091.51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B618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373023.82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96A16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7930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F4C0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13C90B76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1DE0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680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EB1F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558089.63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E364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373023.77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46089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lastRenderedPageBreak/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84A7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lastRenderedPageBreak/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D001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6037251D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95B9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681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AE89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558086.34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196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373023.68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CC2B5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6682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5A21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2E410A37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7B98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682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6454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558085.15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C22E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373025.74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3287E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5554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6114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720ACFA3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1A66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683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A007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558082.82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05B1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373029.76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2C830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69CA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4638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1AACF4FE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C96C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684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02B5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558075.92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CE3B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372972.59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95F77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02C9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BD7A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9ABD780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F672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685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5037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558065.38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273A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372921.38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B8079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C5B4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68AE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26EB40F5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70E9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686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7561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558046.57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EF37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372855.58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F1C22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7208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72B7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439DED57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7D0D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687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3C02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557922.85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EFE7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372522.95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50FD3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CB70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6ECF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7CCBC490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6F73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688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63C2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557875.50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DF80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372369.47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14BA2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F61F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D171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B0AA22E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0C82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689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AE26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557857.21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D1EC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372293.34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388F3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98A0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0E76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3DBAC303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C7BE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690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B1C4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557853.61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96A5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372267.39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1B0E6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C35D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AE54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7812BAAB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82B5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691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3C65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557959.13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C6BE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372243.51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4E354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1AF9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ABFF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12D100C7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039D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692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DEF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558055.57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493F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372091.24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DD8E4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676B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6680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7CA07664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782E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693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66D2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558116.48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64DB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372011.29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FD8BF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ACFA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D49A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283AA32E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AE6E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694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8AFB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558159.62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AC99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372001.14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571DC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DFF6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CF83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782ADABF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2EFB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695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2BDF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558205.30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F2E1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371899.63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8BF8A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8E32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0319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5C15999E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6C57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696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1B48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558212.91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8750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371738.47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DF497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D326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3627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170EDE39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31E3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634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9DE7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558308.83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882E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371737.44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39611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0C71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2B10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56279884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FEFC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Граница1(4)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F3CB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885D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2F7F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EE84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13B2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588CB8B3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2ED2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697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FB10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559858.51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8240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372424.15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BE8E1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1D7C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FD78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641B06AF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696B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698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02B8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559839.87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3372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372443.44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7D432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453C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E324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1309D43E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C595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699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B47E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559874.23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31E4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372473.55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E2339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A24D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40B7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2B64CA5B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FFE7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700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271C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559848.76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2AE1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372507.92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D6BF1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2D03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BD69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2BC5A4AD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3DB0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701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575F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559793.98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ADB2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372491.92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5FB8C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0134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0A0C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E098DF8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B504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702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3559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559839.35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7324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372409.88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FF4DB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1381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1D5F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33ECCD7A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809A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703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846F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559869.48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6EA5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372355.39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7D994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2C66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31E4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A72ADCD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392B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704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F742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559903.13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8E76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372377.96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2E47E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4697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F2D8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50B8CD17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23A7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lastRenderedPageBreak/>
              <w:t>697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9820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559858.51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F2E2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372424.15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94FB4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36A3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E477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2CADCDC8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0C6F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Граница1(5)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EDDB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D388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DAA7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09B5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5822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4435D151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C486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705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33E1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559188.90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2A11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373363.63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A14C4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B8C4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0666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3DFD0FB5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BDDF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706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F999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559171.04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3DA3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373353.05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68DAD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5F3B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2E94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25558528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0595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707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0162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559169.05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DBA5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373164.53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19675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5E90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9D2B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6C5EAC96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21EB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708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1C58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559290.76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46EF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373164.53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2C5AB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5D7D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6E93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AA38861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FF81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709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E7A0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559290.76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C444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373363.63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4E4B6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6F07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2B5C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4652E145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3AE0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705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7421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559188.90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0460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373363.63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A4451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BBAD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C3ED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55075719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8EBE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Граница1(6)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E127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6750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58B8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6940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9D68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3DF14F6A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54F6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710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4A6F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558172.73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55B0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373441.02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299A0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C7DC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2B97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4F9A7104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058C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711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B41E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558175.35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D2DB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373455.69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08340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8150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C75A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4A5E1E27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E8F2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712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5B55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558186.21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98D1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373524.22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75D37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FCBF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18DE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65977ECA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7975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713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5778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558183.18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8A76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373546.68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BF1D0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8A40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8CCD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3272A3C4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8033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714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F59A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558180.36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F100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374146.66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74E90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DCF9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2AA0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2EB8C1B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1776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715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DF20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558180.33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9A62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374152.61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893FE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23EF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6F68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10132312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AA81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716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F9B1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558099.60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D307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374151.19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A56FE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84CD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832D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78C443F0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52F9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717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FD40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557887.59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6DDE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374111.55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B9EF8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E3E7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F928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7F50531D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F4FA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718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001C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557888.14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1F58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374105.89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53726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1975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83CC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39A61FF2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181E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719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1A39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558024.36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601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373515.82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C782B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B08C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C773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5C92FFCA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44BC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720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BC1F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558021.79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E300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373515.36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52E97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963F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C15F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57DB392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BD38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721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ED88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558024.08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4AD5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373502.86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BED8E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5247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4FF2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54BA3986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E9C3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722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AC77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558026.68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2D48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373503.29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03702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AF3C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7385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3620A9DF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DBF8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723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A069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558031.52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CD46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373474.41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D8108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BF54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DC23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2FD021A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1AD7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724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7DBA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558040.68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2B5C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373443.93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4E698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F116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AE2D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22FE5B11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64CD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725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F23E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558052.63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07A0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373372.86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65215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7CCE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D0C5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40E6724B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8545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726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8A48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558055.92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C08B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373369.30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60C45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1A61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D468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108E41C6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B804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727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45C1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558063.82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D985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373367.09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A7ECE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F4A9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DBE6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7A55BF7F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DFFE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lastRenderedPageBreak/>
              <w:t>728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00D6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558063.77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DF36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373361.89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F2329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4C20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429D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3CAEC7F9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0534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729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803F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558057.80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C080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373363.19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C8EFE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684A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D025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277AD3D6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A808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730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1E2E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558054.08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9CD2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373359.78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FE480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DD71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1905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74C9A9F3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D931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731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14EE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558078.09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C8A1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373182.39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AB1EE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8D0E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3E94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55A8D522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9C8F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732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F5E9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558083.66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D470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373113.06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AFF4E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147C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B5B4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56DF0DFA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5513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733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A93D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558084.44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64A3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373043.89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8FE5B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2F10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673A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3FAC7A17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8210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734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841B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558090.40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DF57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373033.52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E332A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DABC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48D4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34121D22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49F1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735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8344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558095.26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AA2D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373032.80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52504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9ABF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6442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57265333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4705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736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616B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558095.55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2B56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373032.25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56C4E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8E84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3635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3B03088E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2A28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737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19DB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558101.43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D11D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373020.99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1FEBB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62A6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6269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19DAB334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C150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738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FF83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558104.48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2899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373004.38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50208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BABC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98D9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5FAE1428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98C5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739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98CC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558106.02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B219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372993.00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4492B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7A9A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4138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87F3C66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834D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740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12FE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558106.74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738B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372987.71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773C3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0CAE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57ED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7638AFC8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CBD1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741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E0ED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558109.22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D1E6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372970.93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3773B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2065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A5E1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1DC50FAB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C8F8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742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B224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558109.95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E0D5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372964.61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210B4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7A44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61E4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5876FF4B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6E6A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743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BF5E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558111.18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5793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372953.90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7BB5F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C128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0089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4D14F54B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CCA0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744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FF41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558113.01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500D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372936.78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EC937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A464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60E7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34E74A6D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31BF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745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54EF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558110.01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2367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372929.17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02E92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791D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3008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2E101BBF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F114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746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7079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558112.03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C1A0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372911.00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F7261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3EC6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0D3F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328A1BF6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53BA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747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DC07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558132.50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D96C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372726.75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E52AB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6460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A826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3724C879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F851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748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152D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558143.27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4D93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372652.23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D6F77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9FE5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E84A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2BE8D7DA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BABE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749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E0CD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558152.54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E703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372588.08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4A47B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6F81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8A2C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45807DA4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D84D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750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DD9E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558164.82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CB2A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372536.37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DAA2D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6491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F529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5AD2F2EF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0D00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751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A438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558176.61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DBD4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372505.58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24253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7509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B233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399187A5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EA1A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752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B590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558184.48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576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372494.51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B2601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D9E5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FA53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1F5C76F7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D90E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753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D684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558185.24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55A2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372493.45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F9FFE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9C4C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F5A6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E46E053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CAF4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754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D36E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558196.32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0C67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372474.63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99433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lastRenderedPageBreak/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7366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lastRenderedPageBreak/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DF68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2C8FDA83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896C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755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E680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558198.69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AA74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372470.61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0C9A7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4EA9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8F51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41492F3E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E94E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756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430E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558208.89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5ABF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372436.91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41C71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40DE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6B56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3531F497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631A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757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C464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558215.86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13E3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372408.33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C2902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DFC9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FA53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ED3F3CE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114E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758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AD54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558219.75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4E0F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372391.53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6DAAA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F866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4AED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160BE05A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CD1D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759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A30A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558220.47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9DFC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372388.40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A65A1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99BE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E61D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650312E9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AAA8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760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D8C2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558223.18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5D4E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372375.88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6B3D5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DD88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7BCC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52C34A10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959F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761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C88E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558225.45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E018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372365.39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C930B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1FD6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2AA7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311C3331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D1AA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762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5815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558226.40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0CC2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372360.54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53901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8BBB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6725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63942C6D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4A74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763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15B4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558230.34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6A30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372340.48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847C4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5DAF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EB28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59C28B69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938B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764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1027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558238.20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88E7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372314.04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E08AE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FBD8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68E0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66B5B0C8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B2D3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765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14F7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558238.70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1AD6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372311.56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6B604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190B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8BCF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70472E3A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BE82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766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732C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558243.44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3149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372287.90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9D613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65C1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69E6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116959C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5675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767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A99F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558249.34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1BAC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372258.67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8200A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20A1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A8BE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79450243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62FF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768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B6D6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558255.21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0D6B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372238.42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A2392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3508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56FF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5C33D857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4B2A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769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5D91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558256.94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5A12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372232.47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3C9DC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3B6F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FFF5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4594AFDC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F67B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770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B60E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558258.20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0597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372230.05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47615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2CD4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A323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4D762F3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B62E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771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D81B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558268.94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749C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372209.45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69635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D688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1391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41B416EA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BBDF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772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3CE0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558278.16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4A55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372199.49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79B33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9CDE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C7FE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75E402E6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FDFD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773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BAE0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558287.46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FF15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372189.45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BB781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BC29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4852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555C3F67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02F6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774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8952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558310.51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F059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372168.84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60E1B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7E7A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E638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66AF5593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92FB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775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7EBB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558313.60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A0DA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372166.29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B1238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6B1B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C2B8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74190826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DFB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776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C435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558408.49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164A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372562.18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F765F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CDF6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2169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147B1ACF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A989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777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C72D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558413.97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F169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372585.03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2B9A8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9465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D199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B2B8EDC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03B1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778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7843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558404.70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75DC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372804.59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4D563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AFED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E9F8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239A272A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44EF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779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6005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558152.23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7122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372855.98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0E74B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602C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4B68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2B9699B3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D47D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780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A6EF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558139.09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0658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372938.17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3DDC9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0378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EB87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3425A3CC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328F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lastRenderedPageBreak/>
              <w:t>781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85E4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558133.28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4D67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372955.38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4F19E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6186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4329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151D82EF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993E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782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B4FF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558106.52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6C0A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373156.83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94998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902E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1BBC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6763709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4C2C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783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1D9E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558128.32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0A1C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373163.43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AE746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720B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E5CA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5E0FFA50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A141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784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246B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558227.74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FE4C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373062.15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95A2D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531B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FEF6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6A3DDEA7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2BC3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785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C163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558236.08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D6D0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373066.27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CD46E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E317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D64B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4189EE28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3979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786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B5D6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558262.20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B720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373079.22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1DA5E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33CF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68A0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4B11A41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2568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787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EB61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558160.02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C4E8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373358.84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E2190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A368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BA3A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493FD07C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8E87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710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BB1B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558172.73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D9D0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373441.02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F31A5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0880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FE6A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747C20F2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DF3A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Граница1(7)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8EF8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A388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68FB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3698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4D71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31AEB375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8E41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788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2B4B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556270.05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CE94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376423.22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E96EB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0A9D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F4E6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573BDB3F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76FA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789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29BC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556284.92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EF9C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376469.59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15B5B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A798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587E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197C83A8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E56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790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BF21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556422.50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258D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376518.86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7ABDD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9231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4E39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36FE84F4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38F6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791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17EA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556384.76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44F1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376620.39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A11D1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A8C8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E6FA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193EC47C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F675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792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B971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556335.47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0598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376702.73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823EE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733A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597D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7B988536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4976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1E3E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556162.20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1BED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376618.00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2D303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5FE9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3F0C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24C6519E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B6C0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794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CAC8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556107.53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46CC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376581.47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EA45B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3ED2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DF6E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A592637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5CF5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795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1597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556045.99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1D79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376541.07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78508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755F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9478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6EF0DB62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BB33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796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8324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556072.13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CD48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376501.63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34FD6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A8F2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2667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647B374E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D32B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797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06B7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555900.87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819F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376428.59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8C8C3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AA4D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3FC8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6D2AC39D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5A5F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798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DE86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555943.41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8825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376332.56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C364B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BB62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71CD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388E84E3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F57D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799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AC6F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556122.15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02AC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376408.48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6ED57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BE78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E772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67FFF002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CD16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800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A4D9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556135.99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E4B6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376390.75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084B1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F49F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4CC5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762729AC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764B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801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011E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556164.91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BBF0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376414.36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D6AC2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552D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6FA8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1B7AFAE5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690A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802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79F7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556215.58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CB74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376439.69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FD0C5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8F55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03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4FBD1404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7E8A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510C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556245.98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09DE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376438.42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6359B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345D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BFED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4DAC387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5ABF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788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3947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556270.05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2D89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376423.22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B15E1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3457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C88D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549F2EBE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BCB9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Граница1(8)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E268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8547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C5F9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D382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0A88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690B5AEF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1233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lastRenderedPageBreak/>
              <w:t>804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1AA6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556287.00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4450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376849.73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A1708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26BC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E151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70375DFA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C654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6488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556275.00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A61D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376896.67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8C21D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B84D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2F4D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40C4C489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D2E6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806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A763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556263.00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70B4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376918.00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88C12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249E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9378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3A90AE6B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48AF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807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425B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556253.67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773E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376964.67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58ADA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CC0A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7E9C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3F0C4C9C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0160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808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9547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556250.47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96DB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376984.13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29FDB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B6BF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B14D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790C576A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3CCE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809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941D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556236.33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EBEB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377032.67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7AA34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9756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A4C4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2801F2D3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27CB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810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8229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556229.13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4FDE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377073.73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EA14D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EDAE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0477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1695D0E3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D5FA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811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B125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556214.47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C2FF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377125.47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8B06F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5516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1271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6A933FAA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B500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A2C4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556219.80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0A24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377155.07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EC147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9BD2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B2EE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9C43CF2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E3E3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813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6901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556219.00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190D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377184.67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EC945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C404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9851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39224097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2C53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814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3A1E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556211.00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6B7C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377223.33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4B16B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7403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68E6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11274EEF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4B0A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815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9E1A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556199.80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31F4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377250.00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3F5E8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D9C9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C7E5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59A1EA7E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BF3C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816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3E1A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556192.33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56F2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377255.33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62C0B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48C0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C81F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4FFB3A62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DCC0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817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7E8E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556188.33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DC12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377274.80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7BE99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7CDB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BF96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47292587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B9F4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818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9A92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556181.40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A1E1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377302.27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16705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9FEA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B7D0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0BE74C1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182A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819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E665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556173.13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8BC0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377339.07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1F04C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C5D5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5A24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1B0EFB94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1BB2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820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4782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556165.67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1E74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377366.27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2DABF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EBB9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E458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3BB2E987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62FF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821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9D57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556156.33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00B4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377411.87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E8295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4607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5F3B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1951C885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5C62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822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04F9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556119.00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92F6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377408.67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BCE44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4F6B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9DFF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1E47B5C4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65C5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823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2A25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556036.60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AF14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377397.87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7B697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4B1D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8AF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62DBA9A3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4F53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824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151F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556055.13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1858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377339.20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BA8EA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BE6F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7351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27A3C10B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7B19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825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51D3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556058.60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D95C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377287.60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7B6E0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FA96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3DD0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57FB70F5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198D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826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2364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556072.07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8C2B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377245.87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1E108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2DCD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F751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7089EC2A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9480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827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D63B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556081.67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7A3F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377226.40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A5349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9EA7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4B3F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4A3A2D4A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5FFD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828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3D8C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556084.36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1359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377227.62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2E5FC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DCA7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E045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6E625A4B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850F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829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7E35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556092.66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9238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377216.41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497E3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3888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96B3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3F7789E4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ED64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830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F0BF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556101.68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B59C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377204.21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FE6C1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lastRenderedPageBreak/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4748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lastRenderedPageBreak/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7F10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59DCA59E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1C79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831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1FA6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556109.16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08E3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377194.10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BFE44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631F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7EAE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4D798DCE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A939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832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CBEA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556125.61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9F7D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377171.87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6A257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EC14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9297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189C41BD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1F92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833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0BE9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556146.52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C63C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377143.60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C7041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B58D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BE0C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3E7E80C3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2AFB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834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C31A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556159.35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9F7F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377126.27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B6559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BE94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098B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6630C417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E971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835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7874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556172.47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C950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377108.53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E84F5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FB38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6F3B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27DB0314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FA44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836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F518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556188.87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67D6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377060.80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6CE50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5956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0543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704B7D43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1F09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837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7BCA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556198.87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CB15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377018.00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D0D72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9C0A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1AD2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679FD4A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16EF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838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B153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556217.67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9686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376953.87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7CCBA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5DF1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BBE2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557BE0F5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6B8A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839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7B8E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556220.47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DAA5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376885.47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CDACA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27C1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EFF7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7C269B3D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1F79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840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4148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556226.73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358A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376855.07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BE211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C8E4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A128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65B65623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E623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841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A463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556235.61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4D0C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376830.54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919A3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94B6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F337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55C745F8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36AD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842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7543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556260.33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670B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376838.27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FC354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517A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8321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4D7D6946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4273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804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146F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556287.00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B5CD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376849.73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5CDBE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2D4D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C9F7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61645A86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C773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Граница1(9)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79D6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E595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7935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D286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30A0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49E0F6A9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1B87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843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FB69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556244.25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D235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377158.81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08716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B145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8DE3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45472006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38AB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844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D2F6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556245.07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F45C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377156.84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3A25A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83B1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0173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2191FE9B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62D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1AC9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556226.82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659A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377154.82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9EB67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8ADC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0741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6FAC06A8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143E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846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67BE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556220.59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B894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377126.06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D8212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39EE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36D1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24FD3AE4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840E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847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FEBD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556236.68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84B5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377075.39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FEC99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4A42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ABF6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3E42AC2A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9155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848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3B21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556243.27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5261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377033.59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3A14B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F78A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4D10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97A5D6C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3A5D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849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D259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556256.95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88D9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376986.21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DA5DE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0E35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EEC4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2DDEA8B2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EA99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850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DBA6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556268.98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527D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376924.27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6007B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D29F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F431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692E6C23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A837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851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32F8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556280.96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3DF3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376899.05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7BE50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CE1C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E332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1E3B445F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7614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852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C474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556295.61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717C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376845.03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814D9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47D5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9F29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F581DE9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AC3F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853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D5B5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556335.27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6B6D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376850.27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0DE20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635D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B2B4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C0B0064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0225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854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1AA3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556333.75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BAE3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376984.04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72A3B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BE06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C36B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5D1A6620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AB8D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lastRenderedPageBreak/>
              <w:t>855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313D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556337.13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DB86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376996.67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78328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F838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59E6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3B876707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CC6F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856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90C4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556341.67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8DBE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377122.53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829A4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26FC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771D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3A7A3549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83F2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857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C6DB4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556341.76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9496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377125.08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1413F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0BF0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DC27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0E9D345A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AF42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858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4823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556355.93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32A0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377126.50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F358B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5CC6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0042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74670C20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E19C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859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043F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556327.09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BE53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377301.16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57FAB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F934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28BB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4C24A285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9124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DE70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556308.27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415B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377345.09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0D262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3E47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FEA85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53F5A63C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B969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861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DFE20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556214.79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AB31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377330.39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66727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03A8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2348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5F6147C3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7366C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862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F92E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556184.18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4185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377414.29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77D34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B106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20BF3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3B6CD21A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ADF8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863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F0AA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556162.25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867C2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377413.66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15510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953F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77FC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76158FDF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4F1C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864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B6FCD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556183.10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CDA8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377331.50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8125C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5186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718F7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2602B00B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D5D8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865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A56F8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556196.52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727C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377273.95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E0CA1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768AF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7E681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  <w:tr w:rsidR="004B2F11" w14:paraId="747E8476" w14:textId="77777777" w:rsidTr="004B2F11">
        <w:trPr>
          <w:trHeight w:val="243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84CEB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843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BB2AE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556244.25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298DA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377158.81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E9C4B" w14:textId="77777777" w:rsidR="004B2F11" w:rsidRDefault="004B2F11">
            <w:pPr>
              <w:pStyle w:val="NormalWeb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EAC76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0.20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AF2B9" w14:textId="77777777" w:rsidR="004B2F11" w:rsidRDefault="004B2F11">
            <w:pPr>
              <w:pStyle w:val="NormalWeb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</w:tbl>
    <w:p w14:paraId="6AB123E1" w14:textId="5AB38E4A" w:rsidR="00BE2479" w:rsidRDefault="00BE2479" w:rsidP="004B2F11"/>
    <w:sectPr w:rsidR="00BE2479" w:rsidSect="00712644">
      <w:type w:val="continuous"/>
      <w:pgSz w:w="11906" w:h="16838" w:code="9"/>
      <w:pgMar w:top="1134" w:right="1085" w:bottom="1134" w:left="1134" w:header="709" w:footer="709" w:gutter="0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E8379E" w14:textId="77777777" w:rsidR="00BE2479" w:rsidRDefault="00BE2479">
      <w:r>
        <w:separator/>
      </w:r>
    </w:p>
  </w:endnote>
  <w:endnote w:type="continuationSeparator" w:id="0">
    <w:p w14:paraId="33877009" w14:textId="77777777" w:rsidR="00BE2479" w:rsidRDefault="00BE2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A285D4" w14:textId="77777777" w:rsidR="00BE2479" w:rsidRDefault="00BE2479">
      <w:r>
        <w:separator/>
      </w:r>
    </w:p>
  </w:footnote>
  <w:footnote w:type="continuationSeparator" w:id="0">
    <w:p w14:paraId="4570EA64" w14:textId="77777777" w:rsidR="00BE2479" w:rsidRDefault="00BE24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F3AB2"/>
    <w:multiLevelType w:val="multilevel"/>
    <w:tmpl w:val="C32631E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774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1" w15:restartNumberingAfterBreak="0">
    <w:nsid w:val="0843359D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BAE452B"/>
    <w:multiLevelType w:val="multilevel"/>
    <w:tmpl w:val="9E06D2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DE9611B"/>
    <w:multiLevelType w:val="multilevel"/>
    <w:tmpl w:val="1B7CBB92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E3835F5"/>
    <w:multiLevelType w:val="multilevel"/>
    <w:tmpl w:val="7C80A2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1A845F9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1E0C65EA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24AB68B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532160D"/>
    <w:multiLevelType w:val="hybridMultilevel"/>
    <w:tmpl w:val="C62AB6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972434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2E8D175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9471B1B"/>
    <w:multiLevelType w:val="hybridMultilevel"/>
    <w:tmpl w:val="06FEBE1E"/>
    <w:lvl w:ilvl="0" w:tplc="7722F1D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 w15:restartNumberingAfterBreak="0">
    <w:nsid w:val="3B7F426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EEE7A7A"/>
    <w:multiLevelType w:val="hybridMultilevel"/>
    <w:tmpl w:val="FD5EAB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C213DE"/>
    <w:multiLevelType w:val="multilevel"/>
    <w:tmpl w:val="2DEAB24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44FA5C4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45F1684A"/>
    <w:multiLevelType w:val="hybridMultilevel"/>
    <w:tmpl w:val="E9FC3134"/>
    <w:lvl w:ilvl="0" w:tplc="CBE6E0A6">
      <w:start w:val="1"/>
      <w:numFmt w:val="decimal"/>
      <w:lvlText w:val="%1"/>
      <w:lvlJc w:val="left"/>
      <w:pPr>
        <w:tabs>
          <w:tab w:val="num" w:pos="1428"/>
        </w:tabs>
        <w:ind w:left="1428" w:hanging="114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17" w15:restartNumberingAfterBreak="0">
    <w:nsid w:val="48860885"/>
    <w:multiLevelType w:val="multilevel"/>
    <w:tmpl w:val="CE94A728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48866ED7"/>
    <w:multiLevelType w:val="hybridMultilevel"/>
    <w:tmpl w:val="4EAA5792"/>
    <w:lvl w:ilvl="0" w:tplc="E5582150">
      <w:start w:val="1"/>
      <w:numFmt w:val="decimal"/>
      <w:lvlText w:val="%1)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9" w15:restartNumberingAfterBreak="0">
    <w:nsid w:val="56FE232E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57E64988"/>
    <w:multiLevelType w:val="hybridMultilevel"/>
    <w:tmpl w:val="35A8DA4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A8A383F"/>
    <w:multiLevelType w:val="multilevel"/>
    <w:tmpl w:val="A7E0ABD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2" w15:restartNumberingAfterBreak="0">
    <w:nsid w:val="5B1D27E4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 w15:restartNumberingAfterBreak="0">
    <w:nsid w:val="5E6E6419"/>
    <w:multiLevelType w:val="hybridMultilevel"/>
    <w:tmpl w:val="A9467D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B5427B"/>
    <w:multiLevelType w:val="hybridMultilevel"/>
    <w:tmpl w:val="3932B9FA"/>
    <w:lvl w:ilvl="0" w:tplc="04190001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25" w15:restartNumberingAfterBreak="0">
    <w:nsid w:val="65F12CB6"/>
    <w:multiLevelType w:val="multilevel"/>
    <w:tmpl w:val="EA881A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 w15:restartNumberingAfterBreak="0">
    <w:nsid w:val="668370EA"/>
    <w:multiLevelType w:val="multilevel"/>
    <w:tmpl w:val="141CB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 w15:restartNumberingAfterBreak="0">
    <w:nsid w:val="697203A5"/>
    <w:multiLevelType w:val="hybridMultilevel"/>
    <w:tmpl w:val="32D804C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F486F52"/>
    <w:multiLevelType w:val="hybridMultilevel"/>
    <w:tmpl w:val="B68A7388"/>
    <w:lvl w:ilvl="0" w:tplc="E402AFA4">
      <w:start w:val="1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9" w15:restartNumberingAfterBreak="0">
    <w:nsid w:val="73CD55C4"/>
    <w:multiLevelType w:val="multilevel"/>
    <w:tmpl w:val="190A00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0" w15:restartNumberingAfterBreak="0">
    <w:nsid w:val="76957476"/>
    <w:multiLevelType w:val="hybridMultilevel"/>
    <w:tmpl w:val="25CC4A7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77944D05"/>
    <w:multiLevelType w:val="multilevel"/>
    <w:tmpl w:val="9C68C39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 w15:restartNumberingAfterBreak="0">
    <w:nsid w:val="77B93752"/>
    <w:multiLevelType w:val="hybridMultilevel"/>
    <w:tmpl w:val="D96CBE1E"/>
    <w:lvl w:ilvl="0" w:tplc="67583C8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 w15:restartNumberingAfterBreak="0">
    <w:nsid w:val="786178EE"/>
    <w:multiLevelType w:val="multilevel"/>
    <w:tmpl w:val="3676BB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7BC20404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F0004DF"/>
    <w:multiLevelType w:val="hybridMultilevel"/>
    <w:tmpl w:val="6B2E3678"/>
    <w:lvl w:ilvl="0" w:tplc="9F68EAC6">
      <w:start w:val="1"/>
      <w:numFmt w:val="decimal"/>
      <w:lvlText w:val="%1)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27"/>
  </w:num>
  <w:num w:numId="2">
    <w:abstractNumId w:val="22"/>
  </w:num>
  <w:num w:numId="3">
    <w:abstractNumId w:val="32"/>
  </w:num>
  <w:num w:numId="4">
    <w:abstractNumId w:val="14"/>
  </w:num>
  <w:num w:numId="5">
    <w:abstractNumId w:val="11"/>
  </w:num>
  <w:num w:numId="6">
    <w:abstractNumId w:val="21"/>
  </w:num>
  <w:num w:numId="7">
    <w:abstractNumId w:val="15"/>
  </w:num>
  <w:num w:numId="8">
    <w:abstractNumId w:val="34"/>
  </w:num>
  <w:num w:numId="9">
    <w:abstractNumId w:val="7"/>
  </w:num>
  <w:num w:numId="10">
    <w:abstractNumId w:val="2"/>
  </w:num>
  <w:num w:numId="11">
    <w:abstractNumId w:val="12"/>
  </w:num>
  <w:num w:numId="12">
    <w:abstractNumId w:val="25"/>
  </w:num>
  <w:num w:numId="13">
    <w:abstractNumId w:val="19"/>
  </w:num>
  <w:num w:numId="14">
    <w:abstractNumId w:val="26"/>
  </w:num>
  <w:num w:numId="15">
    <w:abstractNumId w:val="5"/>
  </w:num>
  <w:num w:numId="16">
    <w:abstractNumId w:val="29"/>
  </w:num>
  <w:num w:numId="17">
    <w:abstractNumId w:val="1"/>
  </w:num>
  <w:num w:numId="18">
    <w:abstractNumId w:val="33"/>
  </w:num>
  <w:num w:numId="19">
    <w:abstractNumId w:val="9"/>
  </w:num>
  <w:num w:numId="20">
    <w:abstractNumId w:val="4"/>
  </w:num>
  <w:num w:numId="21">
    <w:abstractNumId w:val="31"/>
  </w:num>
  <w:num w:numId="22">
    <w:abstractNumId w:val="10"/>
  </w:num>
  <w:num w:numId="23">
    <w:abstractNumId w:val="28"/>
  </w:num>
  <w:num w:numId="24">
    <w:abstractNumId w:val="17"/>
  </w:num>
  <w:num w:numId="25">
    <w:abstractNumId w:val="3"/>
  </w:num>
  <w:num w:numId="26">
    <w:abstractNumId w:val="18"/>
  </w:num>
  <w:num w:numId="27">
    <w:abstractNumId w:val="35"/>
  </w:num>
  <w:num w:numId="28">
    <w:abstractNumId w:val="24"/>
  </w:num>
  <w:num w:numId="29">
    <w:abstractNumId w:val="30"/>
  </w:num>
  <w:num w:numId="30">
    <w:abstractNumId w:val="13"/>
  </w:num>
  <w:num w:numId="31">
    <w:abstractNumId w:val="6"/>
  </w:num>
  <w:num w:numId="32">
    <w:abstractNumId w:val="8"/>
  </w:num>
  <w:num w:numId="33">
    <w:abstractNumId w:val="20"/>
  </w:num>
  <w:num w:numId="34">
    <w:abstractNumId w:val="16"/>
  </w:num>
  <w:num w:numId="35">
    <w:abstractNumId w:val="23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1680"/>
    <w:rsid w:val="00037B3D"/>
    <w:rsid w:val="000466E4"/>
    <w:rsid w:val="0006195B"/>
    <w:rsid w:val="0007437B"/>
    <w:rsid w:val="000A2945"/>
    <w:rsid w:val="000A7B0E"/>
    <w:rsid w:val="000C18AD"/>
    <w:rsid w:val="000C2A60"/>
    <w:rsid w:val="000C6F5A"/>
    <w:rsid w:val="000D55A1"/>
    <w:rsid w:val="000E0AF3"/>
    <w:rsid w:val="000E1613"/>
    <w:rsid w:val="000E6177"/>
    <w:rsid w:val="00111773"/>
    <w:rsid w:val="00135D35"/>
    <w:rsid w:val="00137CEE"/>
    <w:rsid w:val="001938BC"/>
    <w:rsid w:val="001946BE"/>
    <w:rsid w:val="001A68FD"/>
    <w:rsid w:val="001C3AD5"/>
    <w:rsid w:val="001D1BAD"/>
    <w:rsid w:val="001D4228"/>
    <w:rsid w:val="001D5B2F"/>
    <w:rsid w:val="001E4FCE"/>
    <w:rsid w:val="001E7CB8"/>
    <w:rsid w:val="001F0AFA"/>
    <w:rsid w:val="00202900"/>
    <w:rsid w:val="00235B59"/>
    <w:rsid w:val="0024115F"/>
    <w:rsid w:val="002625DA"/>
    <w:rsid w:val="00267963"/>
    <w:rsid w:val="00271DFE"/>
    <w:rsid w:val="002762A9"/>
    <w:rsid w:val="0027732E"/>
    <w:rsid w:val="00281DA4"/>
    <w:rsid w:val="002B67D8"/>
    <w:rsid w:val="002C054A"/>
    <w:rsid w:val="002C5069"/>
    <w:rsid w:val="002E3FCA"/>
    <w:rsid w:val="002E69BF"/>
    <w:rsid w:val="002E6E74"/>
    <w:rsid w:val="002F2A55"/>
    <w:rsid w:val="00302C2D"/>
    <w:rsid w:val="003105B1"/>
    <w:rsid w:val="00316410"/>
    <w:rsid w:val="00335943"/>
    <w:rsid w:val="00341896"/>
    <w:rsid w:val="0038425F"/>
    <w:rsid w:val="003A076C"/>
    <w:rsid w:val="003B538E"/>
    <w:rsid w:val="003C0FDC"/>
    <w:rsid w:val="003C413E"/>
    <w:rsid w:val="003C627B"/>
    <w:rsid w:val="003E1C17"/>
    <w:rsid w:val="003E7E71"/>
    <w:rsid w:val="003F7F20"/>
    <w:rsid w:val="00406578"/>
    <w:rsid w:val="004143B0"/>
    <w:rsid w:val="004179A5"/>
    <w:rsid w:val="004227DE"/>
    <w:rsid w:val="00432044"/>
    <w:rsid w:val="0048032A"/>
    <w:rsid w:val="0048343E"/>
    <w:rsid w:val="00484838"/>
    <w:rsid w:val="00491142"/>
    <w:rsid w:val="004919CD"/>
    <w:rsid w:val="004951A1"/>
    <w:rsid w:val="004A2D67"/>
    <w:rsid w:val="004A7771"/>
    <w:rsid w:val="004B2F11"/>
    <w:rsid w:val="004C1512"/>
    <w:rsid w:val="004C56A2"/>
    <w:rsid w:val="004D328E"/>
    <w:rsid w:val="004E79C7"/>
    <w:rsid w:val="0051104D"/>
    <w:rsid w:val="005114A5"/>
    <w:rsid w:val="005232A7"/>
    <w:rsid w:val="00526EDF"/>
    <w:rsid w:val="0054169C"/>
    <w:rsid w:val="00551FB2"/>
    <w:rsid w:val="00555BE6"/>
    <w:rsid w:val="005B380A"/>
    <w:rsid w:val="005B4876"/>
    <w:rsid w:val="005C1AF9"/>
    <w:rsid w:val="005D3807"/>
    <w:rsid w:val="005E048E"/>
    <w:rsid w:val="005F5C35"/>
    <w:rsid w:val="005F61A4"/>
    <w:rsid w:val="006151C2"/>
    <w:rsid w:val="0062705D"/>
    <w:rsid w:val="00650C05"/>
    <w:rsid w:val="00650F26"/>
    <w:rsid w:val="006731FF"/>
    <w:rsid w:val="00674D66"/>
    <w:rsid w:val="0068587F"/>
    <w:rsid w:val="006932C0"/>
    <w:rsid w:val="00693A09"/>
    <w:rsid w:val="00694243"/>
    <w:rsid w:val="006A00AF"/>
    <w:rsid w:val="006A0AC3"/>
    <w:rsid w:val="006A16E6"/>
    <w:rsid w:val="006B11F3"/>
    <w:rsid w:val="006B54F3"/>
    <w:rsid w:val="006B7CAC"/>
    <w:rsid w:val="006B7EAA"/>
    <w:rsid w:val="006C1AA7"/>
    <w:rsid w:val="006E1041"/>
    <w:rsid w:val="006F19EF"/>
    <w:rsid w:val="00702078"/>
    <w:rsid w:val="007022E6"/>
    <w:rsid w:val="00712644"/>
    <w:rsid w:val="00723FCC"/>
    <w:rsid w:val="00724B44"/>
    <w:rsid w:val="00732DEE"/>
    <w:rsid w:val="007448D7"/>
    <w:rsid w:val="00755AC8"/>
    <w:rsid w:val="00774124"/>
    <w:rsid w:val="00774326"/>
    <w:rsid w:val="00787201"/>
    <w:rsid w:val="007A37E2"/>
    <w:rsid w:val="007B1A3F"/>
    <w:rsid w:val="007E0D40"/>
    <w:rsid w:val="007E1B10"/>
    <w:rsid w:val="00832DCE"/>
    <w:rsid w:val="00845B7C"/>
    <w:rsid w:val="0085585F"/>
    <w:rsid w:val="00876251"/>
    <w:rsid w:val="008A29A3"/>
    <w:rsid w:val="008A3EFE"/>
    <w:rsid w:val="008B2DD8"/>
    <w:rsid w:val="008B30B1"/>
    <w:rsid w:val="008D214A"/>
    <w:rsid w:val="008D51C3"/>
    <w:rsid w:val="008E13A9"/>
    <w:rsid w:val="008E2767"/>
    <w:rsid w:val="008E2E56"/>
    <w:rsid w:val="008F235D"/>
    <w:rsid w:val="008F6568"/>
    <w:rsid w:val="00905261"/>
    <w:rsid w:val="00911877"/>
    <w:rsid w:val="00912984"/>
    <w:rsid w:val="00920541"/>
    <w:rsid w:val="00920C69"/>
    <w:rsid w:val="00950825"/>
    <w:rsid w:val="009543C0"/>
    <w:rsid w:val="00965859"/>
    <w:rsid w:val="009771BD"/>
    <w:rsid w:val="00986AB4"/>
    <w:rsid w:val="009879F3"/>
    <w:rsid w:val="009922D3"/>
    <w:rsid w:val="009A0C27"/>
    <w:rsid w:val="009B059D"/>
    <w:rsid w:val="009D1607"/>
    <w:rsid w:val="009E6B7B"/>
    <w:rsid w:val="009F3C61"/>
    <w:rsid w:val="009F5A34"/>
    <w:rsid w:val="009F751A"/>
    <w:rsid w:val="00A11DCA"/>
    <w:rsid w:val="00A16F04"/>
    <w:rsid w:val="00A17721"/>
    <w:rsid w:val="00A2661C"/>
    <w:rsid w:val="00A37096"/>
    <w:rsid w:val="00A41533"/>
    <w:rsid w:val="00A42BAE"/>
    <w:rsid w:val="00A50092"/>
    <w:rsid w:val="00A51C6D"/>
    <w:rsid w:val="00A67426"/>
    <w:rsid w:val="00A70AF8"/>
    <w:rsid w:val="00A72B10"/>
    <w:rsid w:val="00A7334B"/>
    <w:rsid w:val="00A81B4A"/>
    <w:rsid w:val="00A93847"/>
    <w:rsid w:val="00AD0368"/>
    <w:rsid w:val="00AD0B32"/>
    <w:rsid w:val="00AF407B"/>
    <w:rsid w:val="00B256B9"/>
    <w:rsid w:val="00B31482"/>
    <w:rsid w:val="00B4125C"/>
    <w:rsid w:val="00B55E57"/>
    <w:rsid w:val="00B836F8"/>
    <w:rsid w:val="00B83F79"/>
    <w:rsid w:val="00B90700"/>
    <w:rsid w:val="00B9167A"/>
    <w:rsid w:val="00BA0687"/>
    <w:rsid w:val="00BA11ED"/>
    <w:rsid w:val="00BB0F7B"/>
    <w:rsid w:val="00BB713B"/>
    <w:rsid w:val="00BC234A"/>
    <w:rsid w:val="00BD3E38"/>
    <w:rsid w:val="00BE1C64"/>
    <w:rsid w:val="00BE2479"/>
    <w:rsid w:val="00C11B14"/>
    <w:rsid w:val="00C211AE"/>
    <w:rsid w:val="00C24B6C"/>
    <w:rsid w:val="00C41846"/>
    <w:rsid w:val="00C54B37"/>
    <w:rsid w:val="00C57580"/>
    <w:rsid w:val="00C622F7"/>
    <w:rsid w:val="00C638C6"/>
    <w:rsid w:val="00C76277"/>
    <w:rsid w:val="00C76473"/>
    <w:rsid w:val="00C8540A"/>
    <w:rsid w:val="00C90EB6"/>
    <w:rsid w:val="00C91738"/>
    <w:rsid w:val="00CA1EE7"/>
    <w:rsid w:val="00CB4EAE"/>
    <w:rsid w:val="00CC4C2B"/>
    <w:rsid w:val="00CD74DF"/>
    <w:rsid w:val="00CF75EF"/>
    <w:rsid w:val="00D00B35"/>
    <w:rsid w:val="00D31A86"/>
    <w:rsid w:val="00D33475"/>
    <w:rsid w:val="00D35727"/>
    <w:rsid w:val="00D36B49"/>
    <w:rsid w:val="00D42EF9"/>
    <w:rsid w:val="00D4425F"/>
    <w:rsid w:val="00D61A8E"/>
    <w:rsid w:val="00D65BF5"/>
    <w:rsid w:val="00D65F94"/>
    <w:rsid w:val="00D70CB1"/>
    <w:rsid w:val="00D751A3"/>
    <w:rsid w:val="00D862B1"/>
    <w:rsid w:val="00DA206A"/>
    <w:rsid w:val="00DA3B4D"/>
    <w:rsid w:val="00DC3827"/>
    <w:rsid w:val="00DF6A6C"/>
    <w:rsid w:val="00DF7293"/>
    <w:rsid w:val="00E05870"/>
    <w:rsid w:val="00E2417B"/>
    <w:rsid w:val="00E24D8E"/>
    <w:rsid w:val="00E302EC"/>
    <w:rsid w:val="00E34A2D"/>
    <w:rsid w:val="00E37F5A"/>
    <w:rsid w:val="00E44EB2"/>
    <w:rsid w:val="00E55143"/>
    <w:rsid w:val="00E64F79"/>
    <w:rsid w:val="00E674B7"/>
    <w:rsid w:val="00E82666"/>
    <w:rsid w:val="00E83290"/>
    <w:rsid w:val="00E85DA1"/>
    <w:rsid w:val="00E8672D"/>
    <w:rsid w:val="00E9096C"/>
    <w:rsid w:val="00E95F6A"/>
    <w:rsid w:val="00EB0B42"/>
    <w:rsid w:val="00EC27B9"/>
    <w:rsid w:val="00EC3D97"/>
    <w:rsid w:val="00ED1680"/>
    <w:rsid w:val="00EE1B03"/>
    <w:rsid w:val="00EE1FBE"/>
    <w:rsid w:val="00EE3CEE"/>
    <w:rsid w:val="00F07C00"/>
    <w:rsid w:val="00F12DB0"/>
    <w:rsid w:val="00F46278"/>
    <w:rsid w:val="00F514D0"/>
    <w:rsid w:val="00F5488D"/>
    <w:rsid w:val="00F550FD"/>
    <w:rsid w:val="00F66554"/>
    <w:rsid w:val="00F778AF"/>
    <w:rsid w:val="00F8248E"/>
    <w:rsid w:val="00F969E1"/>
    <w:rsid w:val="00F96F27"/>
    <w:rsid w:val="00FB0474"/>
    <w:rsid w:val="00FC48B8"/>
    <w:rsid w:val="00FD0C65"/>
    <w:rsid w:val="00FD7D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6786D94"/>
  <w15:docId w15:val="{5EFD96BB-3B96-4647-937C-C70470F8D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E69BF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B4876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uiPriority w:val="99"/>
    <w:rsid w:val="005B4876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DF7293"/>
  </w:style>
  <w:style w:type="table" w:styleId="TableGrid">
    <w:name w:val="Table Grid"/>
    <w:basedOn w:val="TableNormal"/>
    <w:rsid w:val="002C05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uiPriority w:val="99"/>
    <w:rsid w:val="004143B0"/>
    <w:rPr>
      <w:snapToGrid w:val="0"/>
      <w:sz w:val="24"/>
    </w:rPr>
  </w:style>
  <w:style w:type="paragraph" w:styleId="EndnoteText">
    <w:name w:val="endnote text"/>
    <w:basedOn w:val="Normal"/>
    <w:link w:val="EndnoteTextChar"/>
    <w:uiPriority w:val="99"/>
    <w:rsid w:val="00A16F04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A16F04"/>
  </w:style>
  <w:style w:type="paragraph" w:styleId="NormalWeb">
    <w:name w:val="Normal (Web)"/>
    <w:basedOn w:val="Normal"/>
    <w:uiPriority w:val="99"/>
    <w:rsid w:val="00A16F04"/>
    <w:pPr>
      <w:spacing w:before="100" w:beforeAutospacing="1" w:after="119"/>
    </w:pPr>
  </w:style>
  <w:style w:type="character" w:customStyle="1" w:styleId="HeaderChar">
    <w:name w:val="Header Char"/>
    <w:basedOn w:val="DefaultParagraphFont"/>
    <w:link w:val="Header"/>
    <w:uiPriority w:val="99"/>
    <w:rsid w:val="00694243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4834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48343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B2F11"/>
    <w:pPr>
      <w:spacing w:before="240" w:after="320" w:line="276" w:lineRule="auto"/>
      <w:ind w:left="720"/>
      <w:contextualSpacing/>
      <w:jc w:val="both"/>
    </w:pPr>
    <w:rPr>
      <w:rFonts w:eastAsiaTheme="minorHAnsi" w:cstheme="minorBidi"/>
      <w:sz w:val="28"/>
      <w:szCs w:val="22"/>
      <w:lang w:eastAsia="en-US"/>
    </w:rPr>
  </w:style>
  <w:style w:type="paragraph" w:customStyle="1" w:styleId="msonormal0">
    <w:name w:val="msonormal"/>
    <w:basedOn w:val="Normal"/>
    <w:uiPriority w:val="99"/>
    <w:rsid w:val="004B2F11"/>
    <w:pPr>
      <w:spacing w:before="100" w:beforeAutospacing="1" w:after="119"/>
    </w:pPr>
  </w:style>
  <w:style w:type="character" w:customStyle="1" w:styleId="FooterChar">
    <w:name w:val="Footer Char"/>
    <w:basedOn w:val="DefaultParagraphFont"/>
    <w:link w:val="Footer"/>
    <w:uiPriority w:val="99"/>
    <w:rsid w:val="004B2F1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9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90;&#1077;&#1082;&#1091;&#1097;&#1072;&#1103;%20&#1088;&#1072;&#1073;&#1086;&#1090;&#1072;\Polygon%20HotFix\Polygon\bin\Debug\&#1050;&#1072;&#1088;&#1090;&#1072;%20&#1087;&#1083;&#1072;&#1085;\&#1064;&#1072;&#1073;&#1083;&#1086;&#1085;&#1099;\&#1043;&#1088;&#1072;&#1085;&#1080;&#1094;&#1099;&#1054;&#1073;&#1098;&#1077;&#1082;&#1090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ГраницыОбъекта</Template>
  <TotalTime>2</TotalTime>
  <Pages>40</Pages>
  <Words>8096</Words>
  <Characters>46148</Characters>
  <Application>Microsoft Office Word</Application>
  <DocSecurity>0</DocSecurity>
  <Lines>384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rnd</Company>
  <LinksUpToDate>false</LinksUpToDate>
  <CharactersWithSpaces>54136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PBPROG121</dc:creator>
  <cp:lastModifiedBy>Александр Строев</cp:lastModifiedBy>
  <cp:revision>2</cp:revision>
  <cp:lastPrinted>2025-06-16T09:35:00Z</cp:lastPrinted>
  <dcterms:created xsi:type="dcterms:W3CDTF">2025-06-16T09:47:00Z</dcterms:created>
  <dcterms:modified xsi:type="dcterms:W3CDTF">2025-06-16T09:47:00Z</dcterms:modified>
</cp:coreProperties>
</file>